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3CA62" w14:textId="2EAAB466" w:rsidR="002B2802" w:rsidRPr="00B62872" w:rsidRDefault="002B2802" w:rsidP="002B2802">
      <w:pPr>
        <w:spacing w:after="0"/>
        <w:ind w:left="1988" w:hanging="1988"/>
        <w:rPr>
          <w:rFonts w:ascii="Arial" w:hAnsi="Arial" w:cs="Arial"/>
          <w:b/>
          <w:sz w:val="24"/>
          <w:lang w:val="en-US"/>
        </w:rPr>
      </w:pPr>
      <w:r w:rsidRPr="00E32003">
        <w:rPr>
          <w:rFonts w:ascii="Arial" w:hAnsi="Arial" w:cs="Arial"/>
          <w:b/>
          <w:sz w:val="24"/>
          <w:lang w:val="en-US"/>
        </w:rPr>
        <w:t>3GPP TSG RAN WG1</w:t>
      </w:r>
      <w:r w:rsidR="00372E50">
        <w:rPr>
          <w:rFonts w:ascii="Arial" w:hAnsi="Arial" w:cs="Arial"/>
          <w:b/>
          <w:sz w:val="24"/>
          <w:lang w:val="en-US"/>
        </w:rPr>
        <w:t xml:space="preserve"> Meeting #96</w:t>
      </w:r>
      <w:r w:rsidR="00FF5465">
        <w:rPr>
          <w:rFonts w:ascii="Arial" w:hAnsi="Arial" w:cs="Arial"/>
          <w:b/>
          <w:sz w:val="24"/>
          <w:lang w:val="en-US"/>
        </w:rPr>
        <w:t>bis</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Pr="00E32003">
        <w:rPr>
          <w:rFonts w:ascii="Arial" w:hAnsi="Arial" w:cs="Arial"/>
          <w:b/>
          <w:sz w:val="24"/>
          <w:lang w:val="en-US"/>
        </w:rPr>
        <w:t>R1-19</w:t>
      </w:r>
      <w:r w:rsidR="00F85AF8">
        <w:rPr>
          <w:rFonts w:ascii="Arial" w:hAnsi="Arial" w:cs="Arial"/>
          <w:b/>
          <w:sz w:val="24"/>
          <w:lang w:val="en-US"/>
        </w:rPr>
        <w:t>0</w:t>
      </w:r>
      <w:r w:rsidR="003A7104" w:rsidRPr="003A7104">
        <w:rPr>
          <w:rFonts w:ascii="Arial" w:hAnsi="Arial" w:cs="Arial"/>
          <w:b/>
          <w:sz w:val="24"/>
          <w:lang w:val="en-US"/>
        </w:rPr>
        <w:t>4320</w:t>
      </w:r>
    </w:p>
    <w:p w14:paraId="19C7ED77" w14:textId="276296C8" w:rsidR="002B2802" w:rsidRPr="00B62872" w:rsidRDefault="00FF5465" w:rsidP="002B2802">
      <w:pPr>
        <w:spacing w:after="0"/>
        <w:ind w:left="1988" w:hanging="1988"/>
        <w:rPr>
          <w:rFonts w:ascii="Arial" w:hAnsi="Arial" w:cs="Arial"/>
          <w:b/>
          <w:sz w:val="24"/>
          <w:lang w:val="en-US"/>
        </w:rPr>
      </w:pPr>
      <w:r>
        <w:rPr>
          <w:rFonts w:ascii="Arial" w:hAnsi="Arial" w:cs="Arial"/>
          <w:b/>
          <w:sz w:val="24"/>
          <w:lang w:val="en-US"/>
        </w:rPr>
        <w:t>Xi’an</w:t>
      </w:r>
      <w:r w:rsidR="002B2802" w:rsidRPr="00B62872">
        <w:rPr>
          <w:rFonts w:ascii="Arial" w:hAnsi="Arial" w:cs="Arial"/>
          <w:b/>
          <w:sz w:val="24"/>
          <w:lang w:val="en-US"/>
        </w:rPr>
        <w:t xml:space="preserve">, </w:t>
      </w:r>
      <w:r>
        <w:rPr>
          <w:rFonts w:ascii="Arial" w:hAnsi="Arial" w:cs="Arial"/>
          <w:b/>
          <w:sz w:val="24"/>
          <w:lang w:val="en-US"/>
        </w:rPr>
        <w:t>China</w:t>
      </w:r>
      <w:r w:rsidR="002B2802" w:rsidRPr="00B62872">
        <w:rPr>
          <w:rFonts w:ascii="Arial" w:hAnsi="Arial" w:cs="Arial"/>
          <w:b/>
          <w:sz w:val="24"/>
          <w:lang w:val="en-US"/>
        </w:rPr>
        <w:t xml:space="preserve">, </w:t>
      </w:r>
      <w:r>
        <w:rPr>
          <w:rFonts w:ascii="Arial" w:hAnsi="Arial" w:cs="Arial"/>
          <w:b/>
          <w:sz w:val="24"/>
          <w:lang w:val="en-US"/>
        </w:rPr>
        <w:t>April 8</w:t>
      </w:r>
      <w:r w:rsidRPr="00FF5465">
        <w:rPr>
          <w:rFonts w:ascii="Arial" w:hAnsi="Arial" w:cs="Arial"/>
          <w:b/>
          <w:sz w:val="24"/>
          <w:vertAlign w:val="superscript"/>
          <w:lang w:val="en-US"/>
        </w:rPr>
        <w:t>th</w:t>
      </w:r>
      <w:r>
        <w:rPr>
          <w:rFonts w:ascii="Arial" w:hAnsi="Arial" w:cs="Arial"/>
          <w:b/>
          <w:sz w:val="24"/>
          <w:lang w:val="en-US"/>
        </w:rPr>
        <w:t xml:space="preserve"> –</w:t>
      </w:r>
      <w:r w:rsidR="00372E50">
        <w:rPr>
          <w:rFonts w:ascii="Arial" w:hAnsi="Arial" w:cs="Arial"/>
          <w:b/>
          <w:sz w:val="24"/>
          <w:lang w:val="en-US"/>
        </w:rPr>
        <w:t xml:space="preserve"> 1</w:t>
      </w:r>
      <w:r>
        <w:rPr>
          <w:rFonts w:ascii="Arial" w:hAnsi="Arial" w:cs="Arial"/>
          <w:b/>
          <w:sz w:val="24"/>
          <w:lang w:val="en-US"/>
        </w:rPr>
        <w:t>2</w:t>
      </w:r>
      <w:r>
        <w:rPr>
          <w:rFonts w:ascii="Arial" w:hAnsi="Arial" w:cs="Arial"/>
          <w:b/>
          <w:sz w:val="24"/>
          <w:vertAlign w:val="superscript"/>
          <w:lang w:val="en-US"/>
        </w:rPr>
        <w:t>th</w:t>
      </w:r>
      <w:r w:rsidR="002B2802" w:rsidRPr="00B62872">
        <w:rPr>
          <w:rFonts w:ascii="Arial" w:hAnsi="Arial" w:cs="Arial"/>
          <w:b/>
          <w:sz w:val="24"/>
          <w:lang w:val="en-US"/>
        </w:rPr>
        <w:t>, 2019</w:t>
      </w:r>
    </w:p>
    <w:p w14:paraId="25EDBC3C" w14:textId="77777777" w:rsidR="002B2802" w:rsidRDefault="002B2802" w:rsidP="002B2802">
      <w:pPr>
        <w:spacing w:after="0"/>
        <w:ind w:left="1988" w:hanging="1988"/>
        <w:rPr>
          <w:rFonts w:ascii="Arial" w:hAnsi="Arial" w:cs="Arial"/>
          <w:b/>
          <w:sz w:val="24"/>
          <w:lang w:val="en-US"/>
        </w:rPr>
      </w:pPr>
    </w:p>
    <w:p w14:paraId="0434D785" w14:textId="77777777" w:rsidR="00C37477" w:rsidRDefault="00C37477" w:rsidP="004D666D">
      <w:pPr>
        <w:spacing w:after="0"/>
        <w:ind w:left="1988" w:hanging="1988"/>
        <w:rPr>
          <w:rFonts w:ascii="Arial" w:hAnsi="Arial" w:cs="Arial"/>
          <w:b/>
          <w:sz w:val="24"/>
          <w:lang w:val="en-US"/>
        </w:rPr>
      </w:pPr>
    </w:p>
    <w:p w14:paraId="7A3CAA6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0463491B" w14:textId="6AC3CF79"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FF5465">
        <w:rPr>
          <w:rFonts w:ascii="Arial" w:hAnsi="Arial" w:cs="Arial"/>
          <w:b/>
          <w:sz w:val="24"/>
          <w:lang w:val="en-US"/>
        </w:rPr>
        <w:t xml:space="preserve">Downlink </w:t>
      </w:r>
      <w:r w:rsidR="00536941" w:rsidRPr="009B4FF8">
        <w:rPr>
          <w:rFonts w:ascii="Arial" w:hAnsi="Arial" w:cs="Arial"/>
          <w:b/>
          <w:sz w:val="24"/>
          <w:lang w:val="en-US"/>
        </w:rPr>
        <w:t>and Uplink</w:t>
      </w:r>
      <w:r w:rsidR="00536941">
        <w:rPr>
          <w:rFonts w:ascii="Arial" w:hAnsi="Arial" w:cs="Arial"/>
          <w:b/>
          <w:sz w:val="24"/>
          <w:lang w:val="en-US"/>
        </w:rPr>
        <w:t xml:space="preserve"> </w:t>
      </w:r>
      <w:r w:rsidR="00FF5465">
        <w:rPr>
          <w:rFonts w:ascii="Arial" w:hAnsi="Arial" w:cs="Arial"/>
          <w:b/>
          <w:sz w:val="24"/>
          <w:lang w:val="en-US"/>
        </w:rPr>
        <w:t xml:space="preserve">Reference Signals for NR </w:t>
      </w:r>
      <w:r w:rsidR="00E32003" w:rsidRPr="00E32003">
        <w:rPr>
          <w:rFonts w:ascii="Arial" w:hAnsi="Arial" w:cs="Arial"/>
          <w:b/>
          <w:sz w:val="24"/>
          <w:lang w:val="en-US"/>
        </w:rPr>
        <w:t>Positioning</w:t>
      </w:r>
    </w:p>
    <w:p w14:paraId="6FF8501F" w14:textId="6EDE44E8"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2B2802">
        <w:rPr>
          <w:rFonts w:ascii="Arial" w:hAnsi="Arial" w:cs="Arial"/>
          <w:b/>
          <w:sz w:val="24"/>
          <w:lang w:val="en-US"/>
        </w:rPr>
        <w:t>7</w:t>
      </w:r>
      <w:r w:rsidR="005A7F85" w:rsidRPr="002B2802">
        <w:rPr>
          <w:rFonts w:ascii="Arial" w:hAnsi="Arial" w:cs="Arial"/>
          <w:b/>
          <w:sz w:val="24"/>
          <w:lang w:val="en-US"/>
        </w:rPr>
        <w:t>.2</w:t>
      </w:r>
      <w:r w:rsidR="00103994" w:rsidRPr="002B2802">
        <w:rPr>
          <w:rFonts w:ascii="Arial" w:hAnsi="Arial" w:cs="Arial"/>
          <w:b/>
          <w:sz w:val="24"/>
          <w:lang w:val="en-US"/>
        </w:rPr>
        <w:t>.</w:t>
      </w:r>
      <w:r w:rsidR="00334021" w:rsidRPr="002B2802">
        <w:rPr>
          <w:rFonts w:ascii="Arial" w:hAnsi="Arial" w:cs="Arial"/>
          <w:b/>
          <w:sz w:val="24"/>
          <w:lang w:val="en-US"/>
        </w:rPr>
        <w:t>10.</w:t>
      </w:r>
      <w:r w:rsidR="002B2802" w:rsidRPr="002B2802">
        <w:rPr>
          <w:rFonts w:ascii="Arial" w:hAnsi="Arial" w:cs="Arial"/>
          <w:b/>
          <w:sz w:val="24"/>
          <w:lang w:val="en-US"/>
        </w:rPr>
        <w:t>1</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54FBC65C" w14:textId="77777777" w:rsidR="004D232A" w:rsidRDefault="004D232A" w:rsidP="00536941">
      <w:pPr>
        <w:pStyle w:val="3GPPText"/>
      </w:pPr>
      <w:r>
        <w:rPr>
          <w:lang w:val="en-GB"/>
        </w:rPr>
        <w:t xml:space="preserve">Work item on NR Positioning support was approved in </w:t>
      </w:r>
      <w:r>
        <w:rPr>
          <w:lang w:val="en-GB"/>
        </w:rPr>
        <w:fldChar w:fldCharType="begin"/>
      </w:r>
      <w:r>
        <w:rPr>
          <w:lang w:val="en-GB"/>
        </w:rPr>
        <w:instrText xml:space="preserve"> REF _Ref4149727 \n \h </w:instrText>
      </w:r>
      <w:r>
        <w:rPr>
          <w:lang w:val="en-GB"/>
        </w:rPr>
      </w:r>
      <w:r>
        <w:rPr>
          <w:lang w:val="en-GB"/>
        </w:rPr>
        <w:fldChar w:fldCharType="separate"/>
      </w:r>
      <w:r w:rsidR="00FF4459">
        <w:rPr>
          <w:lang w:val="en-GB"/>
        </w:rPr>
        <w:t>[1]</w:t>
      </w:r>
      <w:r>
        <w:rPr>
          <w:lang w:val="en-GB"/>
        </w:rPr>
        <w:fldChar w:fldCharType="end"/>
      </w:r>
      <w:r>
        <w:rPr>
          <w:lang w:val="en-GB"/>
        </w:rPr>
        <w:t xml:space="preserve">. The </w:t>
      </w:r>
      <w:r>
        <w:t>WID has the following objectives:</w:t>
      </w:r>
    </w:p>
    <w:p w14:paraId="6A10EB87" w14:textId="77777777" w:rsidR="004D232A" w:rsidRDefault="004D232A" w:rsidP="004D232A">
      <w:pPr>
        <w:pStyle w:val="3GPPAgreements"/>
      </w:pPr>
      <w:r w:rsidRPr="004D232A">
        <w:t>Define new DL positioning reference signals applicable at least for DL-TDOA, DL-</w:t>
      </w:r>
      <w:proofErr w:type="spellStart"/>
      <w:r w:rsidRPr="004D232A">
        <w:t>AoD</w:t>
      </w:r>
      <w:proofErr w:type="spellEnd"/>
      <w:r w:rsidRPr="004D232A">
        <w:t>, RTT</w:t>
      </w:r>
    </w:p>
    <w:p w14:paraId="2F49A907" w14:textId="77777777" w:rsidR="004D232A" w:rsidRPr="004D232A" w:rsidRDefault="004D232A" w:rsidP="00033280">
      <w:pPr>
        <w:pStyle w:val="3GPPAgreements"/>
      </w:pPr>
      <w:r w:rsidRPr="004D232A">
        <w:t>Define UL SRS with possible enhancements for positioning which is applicable at least for RTT, UL-TDOA, UL-</w:t>
      </w:r>
      <w:proofErr w:type="spellStart"/>
      <w:r w:rsidRPr="004D232A">
        <w:t>AoA</w:t>
      </w:r>
      <w:proofErr w:type="spellEnd"/>
    </w:p>
    <w:p w14:paraId="2FEA9290" w14:textId="105D64F1" w:rsidR="004D232A" w:rsidRPr="00536941" w:rsidRDefault="004D232A" w:rsidP="00536941">
      <w:pPr>
        <w:pStyle w:val="3GPPText"/>
        <w:rPr>
          <w:lang w:val="en-GB"/>
        </w:rPr>
      </w:pPr>
      <w:r>
        <w:rPr>
          <w:lang w:val="en-GB"/>
        </w:rPr>
        <w:t>In this document, we discuss design of DL PRS and UL SRS</w:t>
      </w:r>
      <w:r w:rsidR="00783F30">
        <w:rPr>
          <w:lang w:val="en-GB"/>
        </w:rPr>
        <w:t xml:space="preserve"> (PRS)</w:t>
      </w:r>
      <w:r>
        <w:rPr>
          <w:lang w:val="en-GB"/>
        </w:rPr>
        <w:t xml:space="preserve"> </w:t>
      </w:r>
      <w:r w:rsidR="009D0F69">
        <w:rPr>
          <w:lang w:val="en-GB"/>
        </w:rPr>
        <w:t>for NR Positioning. Our views on other NR Positioning aspects are provided in our companion contribution</w:t>
      </w:r>
      <w:r w:rsidR="00FF4459">
        <w:rPr>
          <w:lang w:val="en-GB"/>
        </w:rPr>
        <w:t xml:space="preserve"> </w:t>
      </w:r>
      <w:r w:rsidR="00FF4459">
        <w:rPr>
          <w:lang w:val="en-GB"/>
        </w:rPr>
        <w:fldChar w:fldCharType="begin"/>
      </w:r>
      <w:r w:rsidR="00FF4459">
        <w:rPr>
          <w:lang w:val="en-GB"/>
        </w:rPr>
        <w:instrText xml:space="preserve"> REF _Ref5098593 \r \h </w:instrText>
      </w:r>
      <w:r w:rsidR="00FF4459">
        <w:rPr>
          <w:lang w:val="en-GB"/>
        </w:rPr>
      </w:r>
      <w:r w:rsidR="00FF4459">
        <w:rPr>
          <w:lang w:val="en-GB"/>
        </w:rPr>
        <w:fldChar w:fldCharType="separate"/>
      </w:r>
      <w:r w:rsidR="00FF4459">
        <w:rPr>
          <w:lang w:val="en-GB"/>
        </w:rPr>
        <w:t>[4]</w:t>
      </w:r>
      <w:r w:rsidR="00FF4459">
        <w:rPr>
          <w:lang w:val="en-GB"/>
        </w:rPr>
        <w:fldChar w:fldCharType="end"/>
      </w:r>
      <w:r w:rsidR="00FF4459">
        <w:rPr>
          <w:lang w:val="en-GB"/>
        </w:rPr>
        <w:t>-</w:t>
      </w:r>
      <w:r w:rsidR="00FF4459">
        <w:rPr>
          <w:lang w:val="en-GB"/>
        </w:rPr>
        <w:fldChar w:fldCharType="begin"/>
      </w:r>
      <w:r w:rsidR="00FF4459">
        <w:rPr>
          <w:lang w:val="en-GB"/>
        </w:rPr>
        <w:instrText xml:space="preserve"> REF _Ref5098607 \r \h </w:instrText>
      </w:r>
      <w:r w:rsidR="00FF4459">
        <w:rPr>
          <w:lang w:val="en-GB"/>
        </w:rPr>
      </w:r>
      <w:r w:rsidR="00FF4459">
        <w:rPr>
          <w:lang w:val="en-GB"/>
        </w:rPr>
        <w:fldChar w:fldCharType="separate"/>
      </w:r>
      <w:r w:rsidR="00FF4459">
        <w:rPr>
          <w:lang w:val="en-GB"/>
        </w:rPr>
        <w:t>[7]</w:t>
      </w:r>
      <w:r w:rsidR="00FF4459">
        <w:rPr>
          <w:lang w:val="en-GB"/>
        </w:rPr>
        <w:fldChar w:fldCharType="end"/>
      </w:r>
      <w:r w:rsidR="00FF4459">
        <w:rPr>
          <w:lang w:val="en-GB"/>
        </w:rPr>
        <w:t xml:space="preserve"> </w:t>
      </w:r>
      <w:r w:rsidR="009D0F69">
        <w:rPr>
          <w:lang w:val="en-GB"/>
        </w:rPr>
        <w:t>.</w:t>
      </w:r>
    </w:p>
    <w:p w14:paraId="38A41910" w14:textId="6957FD61" w:rsidR="00702009" w:rsidRDefault="00536941" w:rsidP="00702009">
      <w:pPr>
        <w:pStyle w:val="3GPPH1"/>
        <w:tabs>
          <w:tab w:val="clear" w:pos="432"/>
          <w:tab w:val="num" w:pos="426"/>
        </w:tabs>
      </w:pPr>
      <w:r>
        <w:t>DL Reference Signals for NR Positioning</w:t>
      </w:r>
    </w:p>
    <w:p w14:paraId="0E0EB99C" w14:textId="4465160A" w:rsidR="009D0F69" w:rsidRDefault="009D0F69" w:rsidP="009D0F69">
      <w:pPr>
        <w:pStyle w:val="Heading2"/>
        <w:tabs>
          <w:tab w:val="clear" w:pos="5255"/>
          <w:tab w:val="num" w:pos="300"/>
        </w:tabs>
        <w:ind w:left="284" w:hanging="284"/>
      </w:pPr>
      <w:r>
        <w:t>DL PRS Resource Allocation Aspects</w:t>
      </w:r>
    </w:p>
    <w:p w14:paraId="64FECCD3" w14:textId="331781CD" w:rsidR="009B4FF8" w:rsidRPr="009B4FF8" w:rsidRDefault="009B4FF8" w:rsidP="00783F30">
      <w:pPr>
        <w:pStyle w:val="3GPPText"/>
      </w:pPr>
      <w:r>
        <w:t xml:space="preserve">The overall resource allocation for DL PRS may be structured in DL PRS Resource, DL PRS Resource Set, </w:t>
      </w:r>
      <w:r w:rsidR="005239FA">
        <w:t xml:space="preserve">and pool of DL PRS Resource Sets (see </w:t>
      </w:r>
      <w:r w:rsidR="005239FA">
        <w:fldChar w:fldCharType="begin"/>
      </w:r>
      <w:r w:rsidR="005239FA">
        <w:instrText xml:space="preserve"> REF _Ref4316887 \h </w:instrText>
      </w:r>
      <w:r w:rsidR="00783F30">
        <w:instrText xml:space="preserve"> \* MERGEFORMAT </w:instrText>
      </w:r>
      <w:r w:rsidR="005239FA">
        <w:fldChar w:fldCharType="separate"/>
      </w:r>
      <w:r w:rsidR="00FF4459">
        <w:t xml:space="preserve">Figure </w:t>
      </w:r>
      <w:r w:rsidR="00FF4459">
        <w:rPr>
          <w:noProof/>
        </w:rPr>
        <w:t>1</w:t>
      </w:r>
      <w:r w:rsidR="005239FA">
        <w:fldChar w:fldCharType="end"/>
      </w:r>
      <w:r w:rsidR="005239FA">
        <w:t>). The illustrated structure provides flexibility to describe PRS transmission settings in various deployment scenarios including support of beamforming, distributed antennas, support of neighboring cells, etc. The discussed structure is somewhat similar to CSI-RS configuration, which is further extended and introduces DL PRS specific components.</w:t>
      </w:r>
    </w:p>
    <w:p w14:paraId="42CEF8CD" w14:textId="3755FFB7" w:rsidR="00373E51" w:rsidRDefault="002F3D60" w:rsidP="009B4FF8">
      <w:pPr>
        <w:pStyle w:val="3GPPText"/>
        <w:jc w:val="center"/>
      </w:pPr>
      <w:r w:rsidRPr="009B4FF8">
        <w:object w:dxaOrig="8685" w:dyaOrig="7020" w14:anchorId="12D58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15pt;height:201.6pt" o:ole="">
            <v:imagedata r:id="rId14" o:title=""/>
          </v:shape>
          <o:OLEObject Type="Embed" ProgID="Visio.Drawing.15" ShapeID="_x0000_i1025" DrawAspect="Content" ObjectID="_1615765497" r:id="rId15"/>
        </w:object>
      </w:r>
    </w:p>
    <w:p w14:paraId="4EFBF6C2" w14:textId="4D9FCDD5" w:rsidR="003C7D9C" w:rsidRDefault="00373E51" w:rsidP="00373E51">
      <w:pPr>
        <w:pStyle w:val="Caption"/>
        <w:jc w:val="center"/>
      </w:pPr>
      <w:bookmarkStart w:id="1" w:name="_Ref4316887"/>
      <w:r>
        <w:t xml:space="preserve">Figure </w:t>
      </w:r>
      <w:r>
        <w:fldChar w:fldCharType="begin"/>
      </w:r>
      <w:r>
        <w:instrText xml:space="preserve"> SEQ Figure \* ARABIC </w:instrText>
      </w:r>
      <w:r>
        <w:fldChar w:fldCharType="separate"/>
      </w:r>
      <w:r w:rsidR="00FF4459">
        <w:rPr>
          <w:noProof/>
        </w:rPr>
        <w:t>1</w:t>
      </w:r>
      <w:r>
        <w:fldChar w:fldCharType="end"/>
      </w:r>
      <w:bookmarkEnd w:id="1"/>
      <w:r w:rsidR="00A57D71">
        <w:t xml:space="preserve">: </w:t>
      </w:r>
      <w:r w:rsidR="005239FA">
        <w:t>Structure for configuration of DL PRS transmissions</w:t>
      </w:r>
    </w:p>
    <w:p w14:paraId="7AF07EE1" w14:textId="77777777" w:rsidR="00154F3D" w:rsidRDefault="00154F3D" w:rsidP="00154F3D">
      <w:pPr>
        <w:pStyle w:val="Heading3"/>
        <w:ind w:hanging="568"/>
      </w:pPr>
      <w:r>
        <w:lastRenderedPageBreak/>
        <w:t>DL PRS Resource Pool</w:t>
      </w:r>
    </w:p>
    <w:p w14:paraId="0ED932B5" w14:textId="65D77B21" w:rsidR="00860D66" w:rsidRDefault="00860D66" w:rsidP="00860D66">
      <w:pPr>
        <w:pStyle w:val="3GPPText"/>
      </w:pPr>
      <w:r>
        <w:t xml:space="preserve">DL PRS </w:t>
      </w:r>
      <w:r w:rsidR="00890405">
        <w:t>R</w:t>
      </w:r>
      <w:r>
        <w:t xml:space="preserve">esource pool is a periodically repeated amount of resources in the system dedicated for DL PRS transmission by all or a subset of </w:t>
      </w:r>
      <w:proofErr w:type="spellStart"/>
      <w:r w:rsidRPr="0043361A">
        <w:t>gNBs</w:t>
      </w:r>
      <w:proofErr w:type="spellEnd"/>
      <w:r w:rsidRPr="0043361A">
        <w:t xml:space="preserve">. </w:t>
      </w:r>
      <w:r w:rsidRPr="0043361A">
        <w:fldChar w:fldCharType="begin"/>
      </w:r>
      <w:r w:rsidRPr="0043361A">
        <w:instrText xml:space="preserve"> REF _Ref4316887 \h </w:instrText>
      </w:r>
      <w:r>
        <w:instrText xml:space="preserve"> \* MERGEFORMAT </w:instrText>
      </w:r>
      <w:r w:rsidRPr="0043361A">
        <w:fldChar w:fldCharType="separate"/>
      </w:r>
      <w:r w:rsidR="00FF4459">
        <w:t xml:space="preserve">Figure </w:t>
      </w:r>
      <w:r w:rsidR="00FF4459">
        <w:rPr>
          <w:noProof/>
        </w:rPr>
        <w:t>1</w:t>
      </w:r>
      <w:r w:rsidRPr="0043361A">
        <w:fldChar w:fldCharType="end"/>
      </w:r>
      <w:r w:rsidRPr="0043361A">
        <w:t xml:space="preserve"> illustrates</w:t>
      </w:r>
      <w:r>
        <w:t xml:space="preserve"> an example of DL PRS resource pool configuration. DL PRS resource pool configuration may require the following attributes:</w:t>
      </w:r>
    </w:p>
    <w:p w14:paraId="3595FC63" w14:textId="608D7052" w:rsidR="00860D66" w:rsidRDefault="00860D66" w:rsidP="00860D66">
      <w:pPr>
        <w:pStyle w:val="3GPPAgreements"/>
      </w:pPr>
      <w:r>
        <w:t>Pool Id</w:t>
      </w:r>
    </w:p>
    <w:p w14:paraId="4D952A6D" w14:textId="77777777" w:rsidR="00860D66" w:rsidRDefault="00860D66" w:rsidP="00860D66">
      <w:pPr>
        <w:pStyle w:val="3GPPAgreements"/>
      </w:pPr>
      <w:r>
        <w:t>Bandwidth</w:t>
      </w:r>
    </w:p>
    <w:p w14:paraId="6E898451" w14:textId="77777777" w:rsidR="00860D66" w:rsidRDefault="00860D66" w:rsidP="00860D66">
      <w:pPr>
        <w:pStyle w:val="3GPPAgreements"/>
        <w:numPr>
          <w:ilvl w:val="1"/>
          <w:numId w:val="8"/>
        </w:numPr>
      </w:pPr>
      <w:r>
        <w:t xml:space="preserve">Indicates the bandwidths used for DL PRS, following options can be used </w:t>
      </w:r>
    </w:p>
    <w:p w14:paraId="740ED00D" w14:textId="77777777" w:rsidR="00860D66" w:rsidRPr="0089249B" w:rsidRDefault="00860D66" w:rsidP="00860D66">
      <w:pPr>
        <w:pStyle w:val="3GPPAgreements"/>
      </w:pPr>
      <w:r w:rsidRPr="0089249B">
        <w:t>Periodicity and Time Offset</w:t>
      </w:r>
    </w:p>
    <w:p w14:paraId="77507642" w14:textId="77777777" w:rsidR="00860D66" w:rsidRPr="0089249B" w:rsidRDefault="00860D66" w:rsidP="00860D66">
      <w:pPr>
        <w:pStyle w:val="3GPPAgreements"/>
        <w:numPr>
          <w:ilvl w:val="1"/>
          <w:numId w:val="8"/>
        </w:numPr>
      </w:pPr>
      <w:r w:rsidRPr="0089249B">
        <w:t>Periodicity defines the amount of time between two consecutive DL PRS pools</w:t>
      </w:r>
    </w:p>
    <w:p w14:paraId="64D5C5C6" w14:textId="77777777" w:rsidR="00860D66" w:rsidRPr="0089249B" w:rsidRDefault="00860D66" w:rsidP="00860D66">
      <w:pPr>
        <w:pStyle w:val="3GPPAgreements"/>
        <w:numPr>
          <w:ilvl w:val="1"/>
          <w:numId w:val="8"/>
        </w:numPr>
      </w:pPr>
      <w:r w:rsidRPr="0089249B">
        <w:t>Periodicity offset defined in slots with respect to SFN = 0</w:t>
      </w:r>
    </w:p>
    <w:p w14:paraId="78112A3F" w14:textId="77777777" w:rsidR="00860D66" w:rsidRDefault="00860D66" w:rsidP="00860D66">
      <w:pPr>
        <w:pStyle w:val="3GPPAgreements"/>
      </w:pPr>
      <w:r>
        <w:t>Slot Pattern</w:t>
      </w:r>
    </w:p>
    <w:p w14:paraId="458EB39D" w14:textId="77777777" w:rsidR="00860D66" w:rsidRDefault="00860D66" w:rsidP="00860D66">
      <w:pPr>
        <w:pStyle w:val="3GPPAgreements"/>
        <w:numPr>
          <w:ilvl w:val="1"/>
          <w:numId w:val="8"/>
        </w:numPr>
      </w:pPr>
      <w:r>
        <w:tab/>
        <w:t>Indicates which slots are configured for DL PRS transmission on a given DL PRS resource</w:t>
      </w:r>
    </w:p>
    <w:p w14:paraId="0E8D6A46" w14:textId="77777777" w:rsidR="00860D66" w:rsidRDefault="00860D66" w:rsidP="00860D66">
      <w:pPr>
        <w:pStyle w:val="3GPPAgreements"/>
        <w:numPr>
          <w:ilvl w:val="1"/>
          <w:numId w:val="8"/>
        </w:numPr>
      </w:pPr>
      <w:r>
        <w:t>Slot pattern may be needed to allocate non-consecutive slots for DL PRS transmission. It is defined with respect to the slot indicated by (Periodicity and Offset)</w:t>
      </w:r>
    </w:p>
    <w:p w14:paraId="6232C9E8" w14:textId="77777777" w:rsidR="00860D66" w:rsidRDefault="00860D66" w:rsidP="00860D66">
      <w:pPr>
        <w:pStyle w:val="3GPPAgreements"/>
      </w:pPr>
      <w:r>
        <w:t xml:space="preserve">Symbol Pattern </w:t>
      </w:r>
    </w:p>
    <w:p w14:paraId="5178B840" w14:textId="77777777" w:rsidR="00860D66" w:rsidRDefault="00860D66" w:rsidP="00860D66">
      <w:pPr>
        <w:pStyle w:val="3GPPAgreements"/>
        <w:numPr>
          <w:ilvl w:val="1"/>
          <w:numId w:val="8"/>
        </w:numPr>
      </w:pPr>
      <w:r>
        <w:tab/>
        <w:t>Indicates which symbols inside the slot are configured for DL PRS transmission on a given DL PRS resource</w:t>
      </w:r>
    </w:p>
    <w:p w14:paraId="1F414977" w14:textId="77777777" w:rsidR="00860D66" w:rsidRDefault="00890405" w:rsidP="00860D66">
      <w:pPr>
        <w:pStyle w:val="3GPPAgreements"/>
        <w:numPr>
          <w:ilvl w:val="0"/>
          <w:numId w:val="0"/>
        </w:numPr>
        <w:ind w:left="284" w:hanging="284"/>
        <w:jc w:val="center"/>
      </w:pPr>
      <w:r>
        <w:object w:dxaOrig="10585" w:dyaOrig="5113" w14:anchorId="747CCD28">
          <v:shape id="_x0000_i1026" type="#_x0000_t75" style="width:333.1pt;height:161.55pt" o:ole="">
            <v:imagedata r:id="rId16" o:title=""/>
          </v:shape>
          <o:OLEObject Type="Embed" ProgID="Visio.Drawing.15" ShapeID="_x0000_i1026" DrawAspect="Content" ObjectID="_1615765498" r:id="rId17"/>
        </w:object>
      </w:r>
    </w:p>
    <w:p w14:paraId="6682BF77" w14:textId="77777777" w:rsidR="00860D66" w:rsidRDefault="00860D66" w:rsidP="00860D66">
      <w:pPr>
        <w:pStyle w:val="Caption"/>
        <w:jc w:val="center"/>
      </w:pPr>
      <w:r>
        <w:t xml:space="preserve">Figure </w:t>
      </w:r>
      <w:r>
        <w:fldChar w:fldCharType="begin"/>
      </w:r>
      <w:r>
        <w:instrText xml:space="preserve"> SEQ Figure \* ARABIC </w:instrText>
      </w:r>
      <w:r>
        <w:fldChar w:fldCharType="separate"/>
      </w:r>
      <w:r w:rsidR="00FF4459">
        <w:rPr>
          <w:noProof/>
        </w:rPr>
        <w:t>2</w:t>
      </w:r>
      <w:r>
        <w:fldChar w:fldCharType="end"/>
      </w:r>
      <w:r>
        <w:t>: DL PRS Pool Structure</w:t>
      </w:r>
    </w:p>
    <w:p w14:paraId="332E6642" w14:textId="77777777" w:rsidR="00D165EE" w:rsidRPr="00BE75A2" w:rsidRDefault="00D165EE" w:rsidP="003F1132"/>
    <w:p w14:paraId="46F81943" w14:textId="77777777" w:rsidR="00DB36FF" w:rsidRDefault="00DB36FF" w:rsidP="00DB36FF">
      <w:pPr>
        <w:pStyle w:val="3GPPAgreements"/>
        <w:numPr>
          <w:ilvl w:val="0"/>
          <w:numId w:val="12"/>
        </w:numPr>
      </w:pPr>
    </w:p>
    <w:p w14:paraId="36EE0492" w14:textId="341E1F57" w:rsidR="00DB36FF" w:rsidRDefault="00DB36FF" w:rsidP="00DB36FF">
      <w:pPr>
        <w:pStyle w:val="3GPPAgreements"/>
        <w:numPr>
          <w:ilvl w:val="1"/>
          <w:numId w:val="12"/>
        </w:numPr>
        <w:rPr>
          <w:b/>
        </w:rPr>
      </w:pPr>
      <w:r>
        <w:rPr>
          <w:b/>
        </w:rPr>
        <w:t>DL PRS Resource Pool is described by the following attributes</w:t>
      </w:r>
    </w:p>
    <w:p w14:paraId="02A52660" w14:textId="6E19D2A0" w:rsidR="00DB36FF" w:rsidRDefault="00DB36FF" w:rsidP="00DB36FF">
      <w:pPr>
        <w:pStyle w:val="3GPPAgreements"/>
        <w:numPr>
          <w:ilvl w:val="2"/>
          <w:numId w:val="12"/>
        </w:numPr>
        <w:rPr>
          <w:b/>
        </w:rPr>
      </w:pPr>
      <w:r>
        <w:rPr>
          <w:b/>
        </w:rPr>
        <w:t>Pool Id</w:t>
      </w:r>
    </w:p>
    <w:p w14:paraId="5EF2A352" w14:textId="2202FE26" w:rsidR="00DB36FF" w:rsidRDefault="00DB36FF" w:rsidP="00DB36FF">
      <w:pPr>
        <w:pStyle w:val="3GPPAgreements"/>
        <w:numPr>
          <w:ilvl w:val="2"/>
          <w:numId w:val="12"/>
        </w:numPr>
        <w:rPr>
          <w:b/>
        </w:rPr>
      </w:pPr>
      <w:r>
        <w:rPr>
          <w:b/>
        </w:rPr>
        <w:t>Bandwidth</w:t>
      </w:r>
    </w:p>
    <w:p w14:paraId="1D705E9A" w14:textId="77777777" w:rsidR="00DB36FF" w:rsidRDefault="00DB36FF" w:rsidP="00DB36FF">
      <w:pPr>
        <w:pStyle w:val="3GPPAgreements"/>
        <w:numPr>
          <w:ilvl w:val="2"/>
          <w:numId w:val="12"/>
        </w:numPr>
        <w:rPr>
          <w:b/>
        </w:rPr>
      </w:pPr>
      <w:r>
        <w:rPr>
          <w:b/>
        </w:rPr>
        <w:t>Periodicity and offset</w:t>
      </w:r>
    </w:p>
    <w:p w14:paraId="7AE9FD4D" w14:textId="77777777" w:rsidR="00DB36FF" w:rsidRDefault="00DB36FF" w:rsidP="00DB36FF">
      <w:pPr>
        <w:pStyle w:val="3GPPAgreements"/>
        <w:numPr>
          <w:ilvl w:val="2"/>
          <w:numId w:val="12"/>
        </w:numPr>
        <w:rPr>
          <w:b/>
        </w:rPr>
      </w:pPr>
      <w:r>
        <w:rPr>
          <w:b/>
        </w:rPr>
        <w:t>Slot Pattern</w:t>
      </w:r>
    </w:p>
    <w:p w14:paraId="7DA77E7C" w14:textId="77777777" w:rsidR="00DB36FF" w:rsidRDefault="00DB36FF" w:rsidP="00DB36FF">
      <w:pPr>
        <w:pStyle w:val="3GPPAgreements"/>
        <w:numPr>
          <w:ilvl w:val="2"/>
          <w:numId w:val="12"/>
        </w:numPr>
        <w:rPr>
          <w:b/>
        </w:rPr>
      </w:pPr>
      <w:r>
        <w:rPr>
          <w:b/>
        </w:rPr>
        <w:t>Symbol Pattern</w:t>
      </w:r>
    </w:p>
    <w:p w14:paraId="107E78F2" w14:textId="77777777" w:rsidR="00DB36FF" w:rsidRDefault="00DB36FF" w:rsidP="003F1132"/>
    <w:p w14:paraId="53651E94" w14:textId="77777777" w:rsidR="00154F3D" w:rsidRDefault="00154F3D" w:rsidP="00154F3D">
      <w:pPr>
        <w:pStyle w:val="Heading3"/>
        <w:ind w:hanging="568"/>
      </w:pPr>
      <w:r>
        <w:t>DL PRS Resource Set</w:t>
      </w:r>
    </w:p>
    <w:p w14:paraId="165F762F" w14:textId="59260F76" w:rsidR="00860D66" w:rsidRDefault="00860D66" w:rsidP="00860D66">
      <w:pPr>
        <w:pStyle w:val="3GPPText"/>
      </w:pPr>
      <w:r>
        <w:t xml:space="preserve">The DL PRS Resource Pool </w:t>
      </w:r>
      <w:r w:rsidR="00F06891">
        <w:t>contains</w:t>
      </w:r>
      <w:r>
        <w:t xml:space="preserve"> DL PRS Resource sets </w:t>
      </w:r>
      <w:r w:rsidR="00A231B0">
        <w:t>which are dedicated</w:t>
      </w:r>
      <w:r>
        <w:t xml:space="preserve"> to a single </w:t>
      </w:r>
      <w:proofErr w:type="spellStart"/>
      <w:r>
        <w:t>gNB</w:t>
      </w:r>
      <w:proofErr w:type="spellEnd"/>
      <w:r>
        <w:t xml:space="preserve"> or a set of </w:t>
      </w:r>
      <w:proofErr w:type="spellStart"/>
      <w:r>
        <w:t>gNBs</w:t>
      </w:r>
      <w:proofErr w:type="spellEnd"/>
      <w:r>
        <w:t xml:space="preserve">. The aggregation of DL PRS </w:t>
      </w:r>
      <w:r w:rsidR="00F06891">
        <w:t xml:space="preserve">Sets in </w:t>
      </w:r>
      <w:r>
        <w:t>Resource Pool is convenient from the perspective of localized in time transmission of the DL PRS signals. DL PRS Resource Sets may have the following attributes:</w:t>
      </w:r>
    </w:p>
    <w:p w14:paraId="302F856D" w14:textId="77777777" w:rsidR="00154F3D" w:rsidRDefault="00154F3D" w:rsidP="00154F3D">
      <w:pPr>
        <w:pStyle w:val="3GPPAgreements"/>
      </w:pPr>
      <w:r>
        <w:t>Cell ID</w:t>
      </w:r>
    </w:p>
    <w:p w14:paraId="2A1E77E6" w14:textId="77777777" w:rsidR="00154F3D" w:rsidRDefault="00154F3D" w:rsidP="00154F3D">
      <w:pPr>
        <w:pStyle w:val="3GPPAgreements"/>
        <w:numPr>
          <w:ilvl w:val="1"/>
          <w:numId w:val="8"/>
        </w:numPr>
      </w:pPr>
      <w:r>
        <w:lastRenderedPageBreak/>
        <w:t>Indicates to which cell the configured DL PRS Resource Set belongs to</w:t>
      </w:r>
    </w:p>
    <w:p w14:paraId="6DEA691A" w14:textId="77777777" w:rsidR="00154F3D" w:rsidRDefault="00154F3D" w:rsidP="00154F3D">
      <w:pPr>
        <w:pStyle w:val="3GPPAgreements"/>
      </w:pPr>
      <w:r>
        <w:t>Resource Set ID</w:t>
      </w:r>
    </w:p>
    <w:p w14:paraId="54CEED46" w14:textId="77777777" w:rsidR="00154F3D" w:rsidRDefault="00154F3D" w:rsidP="00154F3D">
      <w:pPr>
        <w:pStyle w:val="3GPPAgreements"/>
        <w:numPr>
          <w:ilvl w:val="1"/>
          <w:numId w:val="8"/>
        </w:numPr>
      </w:pPr>
      <w:r>
        <w:t>Identifies configured DL PRS Resource Set</w:t>
      </w:r>
    </w:p>
    <w:p w14:paraId="217186C0" w14:textId="77777777" w:rsidR="00154F3D" w:rsidRDefault="00154F3D" w:rsidP="00154F3D">
      <w:pPr>
        <w:pStyle w:val="3GPPAgreements"/>
      </w:pPr>
      <w:r>
        <w:t>List of DL PRS Resource IDs</w:t>
      </w:r>
    </w:p>
    <w:p w14:paraId="1B4B31F1" w14:textId="77777777" w:rsidR="00154F3D" w:rsidRDefault="00154F3D" w:rsidP="00154F3D">
      <w:pPr>
        <w:pStyle w:val="3GPPAgreements"/>
        <w:numPr>
          <w:ilvl w:val="1"/>
          <w:numId w:val="8"/>
        </w:numPr>
      </w:pPr>
      <w:r>
        <w:t>Indicates DL PRS Resources composing given DL PRS Resource Set</w:t>
      </w:r>
    </w:p>
    <w:p w14:paraId="2EC7BB40" w14:textId="77777777" w:rsidR="00154F3D" w:rsidRDefault="00154F3D" w:rsidP="00154F3D">
      <w:pPr>
        <w:pStyle w:val="3GPPAgreements"/>
      </w:pPr>
      <w:r>
        <w:t>Resource Set Type</w:t>
      </w:r>
    </w:p>
    <w:p w14:paraId="3F6751C7" w14:textId="77777777" w:rsidR="00154F3D" w:rsidRDefault="00154F3D" w:rsidP="00154F3D">
      <w:pPr>
        <w:pStyle w:val="3GPPAgreements"/>
        <w:numPr>
          <w:ilvl w:val="1"/>
          <w:numId w:val="8"/>
        </w:numPr>
      </w:pPr>
      <w:r>
        <w:t>Periodic, semi-persistent</w:t>
      </w:r>
    </w:p>
    <w:p w14:paraId="79B91CBA" w14:textId="77777777" w:rsidR="00154F3D" w:rsidRDefault="00154F3D" w:rsidP="00154F3D">
      <w:pPr>
        <w:pStyle w:val="3GPPAgreements"/>
        <w:numPr>
          <w:ilvl w:val="1"/>
          <w:numId w:val="8"/>
        </w:numPr>
      </w:pPr>
      <w:r>
        <w:t>Note: aperiodic type can be supported by semi-persistent with only one resource configured if it is supported</w:t>
      </w:r>
    </w:p>
    <w:p w14:paraId="4D8FF8D1" w14:textId="77777777" w:rsidR="00154F3D" w:rsidRDefault="00154F3D" w:rsidP="00154F3D">
      <w:pPr>
        <w:pStyle w:val="3GPPAgreements"/>
      </w:pPr>
      <w:r>
        <w:t>Same TX antenna port(s) (repetition)</w:t>
      </w:r>
    </w:p>
    <w:p w14:paraId="27493D79" w14:textId="5DC3DD88" w:rsidR="00154F3D" w:rsidRDefault="00154F3D" w:rsidP="00154F3D">
      <w:pPr>
        <w:pStyle w:val="3GPPAgreements"/>
        <w:numPr>
          <w:ilvl w:val="1"/>
          <w:numId w:val="8"/>
        </w:numPr>
      </w:pPr>
      <w:r>
        <w:t xml:space="preserve">Indicates whether the same spatial TX filter is applied across all DL PRS Resources within a </w:t>
      </w:r>
      <w:r w:rsidR="00F06891">
        <w:t xml:space="preserve">Resource </w:t>
      </w:r>
      <w:r>
        <w:t>Set. Needed for RX antenna training</w:t>
      </w:r>
    </w:p>
    <w:p w14:paraId="431EFFDE" w14:textId="77777777" w:rsidR="00BA59EA" w:rsidRPr="00457D46" w:rsidRDefault="00BA59EA" w:rsidP="00BA59EA">
      <w:pPr>
        <w:pStyle w:val="3GPPAgreements"/>
      </w:pPr>
      <w:r w:rsidRPr="00457D46">
        <w:t>Muting Bitmap for activation/deactivation of DL PRS transmission occasions</w:t>
      </w:r>
    </w:p>
    <w:p w14:paraId="174ABB7F" w14:textId="77777777" w:rsidR="00BA59EA" w:rsidRPr="00457D46" w:rsidRDefault="00BA59EA" w:rsidP="00BA59EA">
      <w:pPr>
        <w:pStyle w:val="3GPPAgreements"/>
        <w:numPr>
          <w:ilvl w:val="1"/>
          <w:numId w:val="8"/>
        </w:numPr>
      </w:pPr>
      <w:r w:rsidRPr="00457D46">
        <w:t>Indicates whether given DL PRS transmission occasion is used for DL PRS transmission or not</w:t>
      </w:r>
    </w:p>
    <w:p w14:paraId="3FC812BD" w14:textId="77777777" w:rsidR="00154F3D" w:rsidRDefault="00154F3D" w:rsidP="00154F3D">
      <w:pPr>
        <w:pStyle w:val="3GPPAgreements"/>
        <w:numPr>
          <w:ilvl w:val="0"/>
          <w:numId w:val="0"/>
        </w:numPr>
      </w:pPr>
    </w:p>
    <w:p w14:paraId="7983B6F2" w14:textId="77777777" w:rsidR="00154F3D" w:rsidRDefault="00154F3D" w:rsidP="00154F3D">
      <w:pPr>
        <w:pStyle w:val="3GPPAgreements"/>
        <w:numPr>
          <w:ilvl w:val="0"/>
          <w:numId w:val="12"/>
        </w:numPr>
      </w:pPr>
    </w:p>
    <w:p w14:paraId="4D0E5D65" w14:textId="77777777" w:rsidR="00154F3D" w:rsidRPr="0014249F" w:rsidRDefault="00154F3D" w:rsidP="00154F3D">
      <w:pPr>
        <w:pStyle w:val="3GPPAgreements"/>
        <w:numPr>
          <w:ilvl w:val="1"/>
          <w:numId w:val="12"/>
        </w:numPr>
        <w:rPr>
          <w:b/>
        </w:rPr>
      </w:pPr>
      <w:r>
        <w:rPr>
          <w:b/>
        </w:rPr>
        <w:t>Configuration of DL PRS Resource Set is supported for NR Positioning</w:t>
      </w:r>
    </w:p>
    <w:p w14:paraId="3B21D2B8" w14:textId="77777777" w:rsidR="00154F3D" w:rsidRPr="00BC4443" w:rsidRDefault="00154F3D" w:rsidP="00154F3D">
      <w:pPr>
        <w:pStyle w:val="3GPPAgreements"/>
        <w:numPr>
          <w:ilvl w:val="1"/>
          <w:numId w:val="12"/>
        </w:numPr>
        <w:rPr>
          <w:b/>
        </w:rPr>
      </w:pPr>
      <w:r w:rsidRPr="005F49C5">
        <w:rPr>
          <w:b/>
        </w:rPr>
        <w:tab/>
      </w:r>
      <w:r w:rsidRPr="00BC4443">
        <w:rPr>
          <w:b/>
        </w:rPr>
        <w:t>DL PRS Resources within DL PRS Resource Set have the same bandwidth, duration</w:t>
      </w:r>
      <w:r>
        <w:rPr>
          <w:b/>
        </w:rPr>
        <w:t xml:space="preserve">, </w:t>
      </w:r>
      <w:r w:rsidRPr="00BC4443">
        <w:rPr>
          <w:b/>
        </w:rPr>
        <w:t>number of antenna ports</w:t>
      </w:r>
      <w:r>
        <w:rPr>
          <w:b/>
        </w:rPr>
        <w:t xml:space="preserve"> and cell ID</w:t>
      </w:r>
    </w:p>
    <w:p w14:paraId="1B9DAD52" w14:textId="77777777" w:rsidR="00154F3D" w:rsidRDefault="00154F3D" w:rsidP="00154F3D">
      <w:pPr>
        <w:pStyle w:val="3GPPAgreements"/>
        <w:numPr>
          <w:ilvl w:val="0"/>
          <w:numId w:val="0"/>
        </w:numPr>
      </w:pPr>
    </w:p>
    <w:p w14:paraId="54303CF6" w14:textId="5EE8002D" w:rsidR="009D0F69" w:rsidRDefault="0056756A" w:rsidP="00F743C6">
      <w:pPr>
        <w:pStyle w:val="Heading3"/>
        <w:ind w:hanging="568"/>
      </w:pPr>
      <w:r>
        <w:t>DL PRS Resource</w:t>
      </w:r>
      <w:r w:rsidR="00860D66">
        <w:t xml:space="preserve"> </w:t>
      </w:r>
    </w:p>
    <w:p w14:paraId="5E81BE11" w14:textId="5663BE10" w:rsidR="00860D66" w:rsidRDefault="00860D66" w:rsidP="00860D66">
      <w:pPr>
        <w:pStyle w:val="3GPPText"/>
      </w:pPr>
      <w:r>
        <w:t xml:space="preserve">DL PRS Resource Set </w:t>
      </w:r>
      <w:r w:rsidR="00DB36FF">
        <w:t xml:space="preserve">is a </w:t>
      </w:r>
      <w:r w:rsidR="00F06891">
        <w:t xml:space="preserve">container </w:t>
      </w:r>
      <w:r>
        <w:t>of DL PRS Resource</w:t>
      </w:r>
      <w:r w:rsidR="00F06891">
        <w:t>s</w:t>
      </w:r>
      <w:r w:rsidR="00DB36FF">
        <w:t xml:space="preserve">. Each Resource indicates </w:t>
      </w:r>
      <w:r w:rsidR="00F06891">
        <w:t xml:space="preserve">actual </w:t>
      </w:r>
      <w:r w:rsidR="00DB36FF">
        <w:t xml:space="preserve">time-frequency </w:t>
      </w:r>
      <w:r w:rsidR="00F06891">
        <w:t xml:space="preserve">allocation (resource elements) </w:t>
      </w:r>
      <w:r w:rsidR="00DB36FF">
        <w:t>for transmission of DL PRS from a given transmission point with the fixed spatial filter</w:t>
      </w:r>
      <w:r w:rsidR="00F06891">
        <w:t xml:space="preserve">. The DL PRS </w:t>
      </w:r>
      <w:r w:rsidR="00DB36FF">
        <w:t xml:space="preserve">Resource Set can support beamforming at </w:t>
      </w:r>
      <w:proofErr w:type="spellStart"/>
      <w:r w:rsidR="00DB36FF">
        <w:t>gNB</w:t>
      </w:r>
      <w:proofErr w:type="spellEnd"/>
      <w:r w:rsidR="00DB36FF">
        <w:t xml:space="preserve">/TRP (i.e. different spatial filters in FR2) or contain a set resources for geographically distributed </w:t>
      </w:r>
      <w:r w:rsidR="00F06891">
        <w:t xml:space="preserve">antennas </w:t>
      </w:r>
      <w:r w:rsidR="00DB36FF">
        <w:t>(e.g. TRPs</w:t>
      </w:r>
      <w:r w:rsidR="00F06891">
        <w:t xml:space="preserve"> that belong to the same </w:t>
      </w:r>
      <w:proofErr w:type="spellStart"/>
      <w:r w:rsidR="00DB36FF">
        <w:t>gNB</w:t>
      </w:r>
      <w:proofErr w:type="spellEnd"/>
      <w:r w:rsidR="00DB36FF">
        <w:t xml:space="preserve">). </w:t>
      </w:r>
      <w:r>
        <w:t>DL PRS Resource may have the following attributes:</w:t>
      </w:r>
    </w:p>
    <w:p w14:paraId="1F8D3B76" w14:textId="77777777" w:rsidR="00DB36FF" w:rsidRPr="008E42D8" w:rsidRDefault="00DB36FF" w:rsidP="00DB36FF">
      <w:pPr>
        <w:pStyle w:val="3GPPAgreements"/>
      </w:pPr>
      <w:r w:rsidRPr="008E42D8">
        <w:t>Resource Element Mapping Pattern</w:t>
      </w:r>
    </w:p>
    <w:p w14:paraId="4C5F2039" w14:textId="77777777" w:rsidR="00CE08DD" w:rsidRDefault="00CE08DD" w:rsidP="00CE08DD">
      <w:pPr>
        <w:pStyle w:val="3GPPAgreements"/>
        <w:numPr>
          <w:ilvl w:val="1"/>
          <w:numId w:val="8"/>
        </w:numPr>
      </w:pPr>
      <w:r w:rsidRPr="008E42D8">
        <w:tab/>
        <w:t>Defines resource element mapping pattern for each symbol of DL PRS resource</w:t>
      </w:r>
    </w:p>
    <w:p w14:paraId="56B02FB8" w14:textId="0D39B48A" w:rsidR="001D1943" w:rsidRPr="008E42D8" w:rsidRDefault="001D1943" w:rsidP="00CE08DD">
      <w:pPr>
        <w:pStyle w:val="3GPPAgreements"/>
        <w:numPr>
          <w:ilvl w:val="1"/>
          <w:numId w:val="8"/>
        </w:numPr>
      </w:pPr>
      <w:r>
        <w:t xml:space="preserve">Each mapping pattern has </w:t>
      </w:r>
      <w:r w:rsidR="004559A8">
        <w:t>unique number of occupied symbols</w:t>
      </w:r>
    </w:p>
    <w:p w14:paraId="04440B79" w14:textId="77777777" w:rsidR="002755C8" w:rsidRPr="008E42D8" w:rsidRDefault="002755C8" w:rsidP="002755C8">
      <w:pPr>
        <w:pStyle w:val="3GPPAgreements"/>
      </w:pPr>
      <w:r w:rsidRPr="008E42D8">
        <w:t>Frequency shift</w:t>
      </w:r>
    </w:p>
    <w:p w14:paraId="4178DFE6" w14:textId="019D8FC4" w:rsidR="002755C8" w:rsidRDefault="002755C8" w:rsidP="002755C8">
      <w:pPr>
        <w:pStyle w:val="3GPPAgreements"/>
        <w:numPr>
          <w:ilvl w:val="1"/>
          <w:numId w:val="8"/>
        </w:numPr>
      </w:pPr>
      <w:r>
        <w:tab/>
        <w:t xml:space="preserve">Points to the frequency shift of defined DL PRS </w:t>
      </w:r>
      <w:r w:rsidR="00CE08DD">
        <w:t xml:space="preserve">resource element </w:t>
      </w:r>
      <w:r>
        <w:t>mapping pattern</w:t>
      </w:r>
    </w:p>
    <w:p w14:paraId="70564A5C" w14:textId="77777777" w:rsidR="004559A8" w:rsidRDefault="004559A8" w:rsidP="004559A8">
      <w:pPr>
        <w:pStyle w:val="3GPPAgreements"/>
      </w:pPr>
      <w:r>
        <w:t>Number of Ports</w:t>
      </w:r>
    </w:p>
    <w:p w14:paraId="396F9A17" w14:textId="77777777" w:rsidR="004559A8" w:rsidRDefault="004559A8" w:rsidP="004559A8">
      <w:pPr>
        <w:pStyle w:val="3GPPAgreements"/>
        <w:numPr>
          <w:ilvl w:val="1"/>
          <w:numId w:val="8"/>
        </w:numPr>
      </w:pPr>
      <w:r>
        <w:t>Indicates number of antenna ports per DL PRS resource - 1 or 2</w:t>
      </w:r>
    </w:p>
    <w:p w14:paraId="79979D18" w14:textId="15D0CD4D" w:rsidR="00835945" w:rsidRDefault="00835945" w:rsidP="00835945">
      <w:pPr>
        <w:pStyle w:val="3GPPAgreements"/>
      </w:pPr>
      <w:r>
        <w:t>Resource ID</w:t>
      </w:r>
    </w:p>
    <w:p w14:paraId="010F1832" w14:textId="239A52EA" w:rsidR="008E42D8" w:rsidRDefault="0008042F" w:rsidP="00033280">
      <w:pPr>
        <w:pStyle w:val="3GPPAgreements"/>
        <w:numPr>
          <w:ilvl w:val="1"/>
          <w:numId w:val="8"/>
        </w:numPr>
      </w:pPr>
      <w:r>
        <w:tab/>
        <w:t xml:space="preserve">Unique ID </w:t>
      </w:r>
      <w:r w:rsidR="00CE08DD">
        <w:t xml:space="preserve">for </w:t>
      </w:r>
      <w:r>
        <w:t>DL</w:t>
      </w:r>
      <w:r w:rsidR="002755C8">
        <w:t xml:space="preserve"> PRS</w:t>
      </w:r>
      <w:r>
        <w:t xml:space="preserve"> </w:t>
      </w:r>
      <w:r w:rsidR="00B15BBB">
        <w:t>resource</w:t>
      </w:r>
      <w:r w:rsidR="00CE08DD">
        <w:t xml:space="preserve">, which is </w:t>
      </w:r>
      <w:r>
        <w:t xml:space="preserve">associated with </w:t>
      </w:r>
      <w:r w:rsidR="00CE08DD">
        <w:t>unique time/frequency resour</w:t>
      </w:r>
      <w:r w:rsidR="008E0CCA">
        <w:t>c</w:t>
      </w:r>
      <w:r w:rsidR="00CE08DD">
        <w:t xml:space="preserve">es and </w:t>
      </w:r>
      <w:r w:rsidR="009B4FF8">
        <w:t xml:space="preserve">the </w:t>
      </w:r>
      <w:r>
        <w:t>beam ID</w:t>
      </w:r>
    </w:p>
    <w:p w14:paraId="4FF76569" w14:textId="77777777" w:rsidR="008E42D8" w:rsidRPr="009B2490" w:rsidRDefault="008E42D8" w:rsidP="008E42D8">
      <w:pPr>
        <w:pStyle w:val="3GPPAgreements"/>
      </w:pPr>
      <w:r w:rsidRPr="009B2490">
        <w:t>Offset in time</w:t>
      </w:r>
    </w:p>
    <w:p w14:paraId="60FA4110" w14:textId="352B13BF" w:rsidR="008E42D8" w:rsidRPr="009B2490" w:rsidRDefault="008E42D8" w:rsidP="008E42D8">
      <w:pPr>
        <w:pStyle w:val="3GPPAgreements"/>
        <w:numPr>
          <w:ilvl w:val="1"/>
          <w:numId w:val="8"/>
        </w:numPr>
      </w:pPr>
      <w:r w:rsidRPr="009B2490">
        <w:tab/>
        <w:t xml:space="preserve">Points to the first OFDM symbol where DL PRS </w:t>
      </w:r>
      <w:r w:rsidR="001D1943">
        <w:t>r</w:t>
      </w:r>
      <w:r w:rsidRPr="009B2490">
        <w:t>esource starts within a DL PRS pool</w:t>
      </w:r>
    </w:p>
    <w:p w14:paraId="1FC1AE4E" w14:textId="50A15DD4" w:rsidR="003C7D9C" w:rsidRDefault="00850587" w:rsidP="00AD590F">
      <w:pPr>
        <w:pStyle w:val="3GPPAgreements"/>
      </w:pPr>
      <w:r>
        <w:t>Resource D</w:t>
      </w:r>
      <w:r w:rsidR="00835945">
        <w:t>uration</w:t>
      </w:r>
      <w:r>
        <w:t xml:space="preserve"> </w:t>
      </w:r>
    </w:p>
    <w:p w14:paraId="3E6B01F0" w14:textId="6ED5AA3C" w:rsidR="00835945" w:rsidRDefault="003C7D9C" w:rsidP="003C7D9C">
      <w:pPr>
        <w:pStyle w:val="3GPPAgreements"/>
        <w:numPr>
          <w:ilvl w:val="1"/>
          <w:numId w:val="8"/>
        </w:numPr>
      </w:pPr>
      <w:r>
        <w:t xml:space="preserve">Duration </w:t>
      </w:r>
      <w:r w:rsidR="0019388F">
        <w:t xml:space="preserve">of </w:t>
      </w:r>
      <w:r w:rsidR="00CE08DD">
        <w:t xml:space="preserve">a single </w:t>
      </w:r>
      <w:r w:rsidR="0019388F">
        <w:t xml:space="preserve">DL PRS </w:t>
      </w:r>
      <w:r w:rsidR="00B15BBB">
        <w:t>resource</w:t>
      </w:r>
      <w:r w:rsidR="009458ED">
        <w:t>. The notion of occasions may be needed to apply various DL PRS transmission schedules including DL PRS muting patterns across occasions</w:t>
      </w:r>
    </w:p>
    <w:p w14:paraId="6071AA9C" w14:textId="77777777" w:rsidR="00D95E0B" w:rsidRDefault="00D95E0B" w:rsidP="00D95E0B">
      <w:pPr>
        <w:pStyle w:val="3GPPAgreements"/>
        <w:numPr>
          <w:ilvl w:val="1"/>
          <w:numId w:val="8"/>
        </w:numPr>
      </w:pPr>
      <w:r>
        <w:t>Note: It can be a common parameter across DL PRS Resources or DL PRS Resource Sets</w:t>
      </w:r>
    </w:p>
    <w:p w14:paraId="32D272F2" w14:textId="633C81C5" w:rsidR="00835945" w:rsidRDefault="00B74556" w:rsidP="00AD590F">
      <w:pPr>
        <w:pStyle w:val="3GPPAgreements"/>
      </w:pPr>
      <w:r>
        <w:t>Sequence ID</w:t>
      </w:r>
    </w:p>
    <w:p w14:paraId="7E0D1D37" w14:textId="510379BC" w:rsidR="00835945" w:rsidRDefault="0008042F" w:rsidP="00033280">
      <w:pPr>
        <w:pStyle w:val="3GPPAgreements"/>
        <w:numPr>
          <w:ilvl w:val="1"/>
          <w:numId w:val="8"/>
        </w:numPr>
      </w:pPr>
      <w:r>
        <w:t>Used to generate pseudo-random DL PRS sequence</w:t>
      </w:r>
      <w:r w:rsidR="00C85DD2">
        <w:t>(s)</w:t>
      </w:r>
    </w:p>
    <w:p w14:paraId="234B434D" w14:textId="520D7A9B" w:rsidR="00485130" w:rsidRDefault="00485130" w:rsidP="00485130">
      <w:pPr>
        <w:pStyle w:val="3GPPAgreements"/>
      </w:pPr>
      <w:r>
        <w:lastRenderedPageBreak/>
        <w:t>Quasi-</w:t>
      </w:r>
      <w:r w:rsidR="00D95E0B">
        <w:t>C</w:t>
      </w:r>
      <w:r>
        <w:t xml:space="preserve">ollocation </w:t>
      </w:r>
      <w:r w:rsidR="005166D6">
        <w:t>I</w:t>
      </w:r>
      <w:r w:rsidR="006D536A">
        <w:t xml:space="preserve">nformation </w:t>
      </w:r>
      <w:r>
        <w:t>(TCI state ID)</w:t>
      </w:r>
    </w:p>
    <w:p w14:paraId="48B5EDA4" w14:textId="374BDD8A" w:rsidR="00485130" w:rsidRDefault="00485130" w:rsidP="00485130">
      <w:pPr>
        <w:pStyle w:val="3GPPAgreements"/>
        <w:numPr>
          <w:ilvl w:val="1"/>
          <w:numId w:val="8"/>
        </w:numPr>
      </w:pPr>
      <w:r>
        <w:tab/>
      </w:r>
      <w:r w:rsidR="00C85DD2">
        <w:t>Indicates whether given DL PRS</w:t>
      </w:r>
      <w:r w:rsidR="005166D6">
        <w:t xml:space="preserve"> signal</w:t>
      </w:r>
      <w:r w:rsidR="00C85DD2">
        <w:t xml:space="preserve"> resource is quasi-collocated with any of reference signal</w:t>
      </w:r>
      <w:r w:rsidR="005166D6">
        <w:t>s</w:t>
      </w:r>
    </w:p>
    <w:p w14:paraId="715B8321" w14:textId="111904DE" w:rsidR="005F49C5" w:rsidRDefault="005F49C5" w:rsidP="005F49C5">
      <w:pPr>
        <w:pStyle w:val="3GPPAgreements"/>
        <w:numPr>
          <w:ilvl w:val="0"/>
          <w:numId w:val="0"/>
        </w:numPr>
      </w:pPr>
    </w:p>
    <w:p w14:paraId="5EC2836C" w14:textId="77777777" w:rsidR="005F49C5" w:rsidRDefault="005F49C5" w:rsidP="00497A16">
      <w:pPr>
        <w:pStyle w:val="3GPPAgreements"/>
        <w:numPr>
          <w:ilvl w:val="0"/>
          <w:numId w:val="12"/>
        </w:numPr>
      </w:pPr>
    </w:p>
    <w:p w14:paraId="5743F139" w14:textId="49B8F343" w:rsidR="005F49C5" w:rsidRDefault="005F49C5" w:rsidP="00497A16">
      <w:pPr>
        <w:pStyle w:val="3GPPAgreements"/>
        <w:numPr>
          <w:ilvl w:val="1"/>
          <w:numId w:val="12"/>
        </w:numPr>
        <w:rPr>
          <w:b/>
        </w:rPr>
      </w:pPr>
      <w:r>
        <w:rPr>
          <w:b/>
        </w:rPr>
        <w:t>DL PRS Resource is described by</w:t>
      </w:r>
      <w:r w:rsidR="00D9309F">
        <w:rPr>
          <w:b/>
        </w:rPr>
        <w:t xml:space="preserve"> the following attributes</w:t>
      </w:r>
    </w:p>
    <w:p w14:paraId="6738AF82" w14:textId="334A2BA7" w:rsidR="005F49C5" w:rsidRDefault="00D9309F" w:rsidP="00497A16">
      <w:pPr>
        <w:pStyle w:val="3GPPAgreements"/>
        <w:numPr>
          <w:ilvl w:val="2"/>
          <w:numId w:val="12"/>
        </w:numPr>
        <w:rPr>
          <w:b/>
        </w:rPr>
      </w:pPr>
      <w:r>
        <w:rPr>
          <w:b/>
        </w:rPr>
        <w:t>Resource ID</w:t>
      </w:r>
    </w:p>
    <w:p w14:paraId="57449A6D" w14:textId="64B17DE2" w:rsidR="00A231B0" w:rsidRDefault="00A231B0" w:rsidP="00497A16">
      <w:pPr>
        <w:pStyle w:val="3GPPAgreements"/>
        <w:numPr>
          <w:ilvl w:val="2"/>
          <w:numId w:val="12"/>
        </w:numPr>
        <w:rPr>
          <w:b/>
        </w:rPr>
      </w:pPr>
      <w:r>
        <w:rPr>
          <w:b/>
        </w:rPr>
        <w:t>Frequency shift</w:t>
      </w:r>
    </w:p>
    <w:p w14:paraId="4CAA3408" w14:textId="2CA3D98E" w:rsidR="00D9309F" w:rsidRDefault="00D165EE" w:rsidP="00497A16">
      <w:pPr>
        <w:pStyle w:val="3GPPAgreements"/>
        <w:numPr>
          <w:ilvl w:val="2"/>
          <w:numId w:val="12"/>
        </w:numPr>
        <w:rPr>
          <w:b/>
        </w:rPr>
      </w:pPr>
      <w:r>
        <w:rPr>
          <w:b/>
        </w:rPr>
        <w:t xml:space="preserve">Time </w:t>
      </w:r>
      <w:r w:rsidR="00D9309F">
        <w:rPr>
          <w:b/>
        </w:rPr>
        <w:t>Offset</w:t>
      </w:r>
    </w:p>
    <w:p w14:paraId="7CAF235D" w14:textId="0EC233E2" w:rsidR="00D9309F" w:rsidRDefault="00D9309F" w:rsidP="00497A16">
      <w:pPr>
        <w:pStyle w:val="3GPPAgreements"/>
        <w:numPr>
          <w:ilvl w:val="2"/>
          <w:numId w:val="12"/>
        </w:numPr>
        <w:rPr>
          <w:b/>
        </w:rPr>
      </w:pPr>
      <w:r>
        <w:rPr>
          <w:b/>
        </w:rPr>
        <w:t xml:space="preserve">Duration of DL PRS </w:t>
      </w:r>
    </w:p>
    <w:p w14:paraId="00FE39FD" w14:textId="390EC194" w:rsidR="00D9309F" w:rsidRDefault="00D9309F" w:rsidP="00497A16">
      <w:pPr>
        <w:pStyle w:val="3GPPAgreements"/>
        <w:numPr>
          <w:ilvl w:val="2"/>
          <w:numId w:val="12"/>
        </w:numPr>
        <w:rPr>
          <w:b/>
        </w:rPr>
      </w:pPr>
      <w:r>
        <w:rPr>
          <w:b/>
        </w:rPr>
        <w:t xml:space="preserve">Resource </w:t>
      </w:r>
      <w:r w:rsidR="00D165EE">
        <w:rPr>
          <w:b/>
        </w:rPr>
        <w:t>El</w:t>
      </w:r>
      <w:r>
        <w:rPr>
          <w:b/>
        </w:rPr>
        <w:t xml:space="preserve">ement </w:t>
      </w:r>
      <w:r w:rsidR="00D165EE">
        <w:rPr>
          <w:b/>
        </w:rPr>
        <w:t>M</w:t>
      </w:r>
      <w:r>
        <w:rPr>
          <w:b/>
        </w:rPr>
        <w:t xml:space="preserve">apping </w:t>
      </w:r>
      <w:r w:rsidR="00D165EE">
        <w:rPr>
          <w:b/>
        </w:rPr>
        <w:t>P</w:t>
      </w:r>
      <w:r>
        <w:rPr>
          <w:b/>
        </w:rPr>
        <w:t>attern</w:t>
      </w:r>
    </w:p>
    <w:p w14:paraId="64D25AEE" w14:textId="77777777" w:rsidR="00D9309F" w:rsidRDefault="00D9309F" w:rsidP="00497A16">
      <w:pPr>
        <w:pStyle w:val="3GPPAgreements"/>
        <w:numPr>
          <w:ilvl w:val="2"/>
          <w:numId w:val="12"/>
        </w:numPr>
        <w:rPr>
          <w:b/>
        </w:rPr>
      </w:pPr>
      <w:r>
        <w:rPr>
          <w:b/>
        </w:rPr>
        <w:t>Sequence ID</w:t>
      </w:r>
    </w:p>
    <w:p w14:paraId="3CC85177" w14:textId="4E66118E" w:rsidR="00D9309F" w:rsidRDefault="00D9309F" w:rsidP="00497A16">
      <w:pPr>
        <w:pStyle w:val="3GPPAgreements"/>
        <w:numPr>
          <w:ilvl w:val="2"/>
          <w:numId w:val="12"/>
        </w:numPr>
        <w:rPr>
          <w:b/>
        </w:rPr>
      </w:pPr>
      <w:r>
        <w:rPr>
          <w:b/>
        </w:rPr>
        <w:t>Number of TX antenna ports</w:t>
      </w:r>
    </w:p>
    <w:p w14:paraId="78F8D874" w14:textId="6DA58598" w:rsidR="00D9309F" w:rsidRDefault="00D9309F" w:rsidP="00497A16">
      <w:pPr>
        <w:pStyle w:val="3GPPAgreements"/>
        <w:numPr>
          <w:ilvl w:val="2"/>
          <w:numId w:val="12"/>
        </w:numPr>
        <w:rPr>
          <w:b/>
        </w:rPr>
      </w:pPr>
      <w:r>
        <w:rPr>
          <w:b/>
        </w:rPr>
        <w:t>Quasi-colocation information (QCL with other reference signals)</w:t>
      </w:r>
    </w:p>
    <w:p w14:paraId="70EE7C2D" w14:textId="0DDC37C3" w:rsidR="00D9309F" w:rsidRDefault="005A6A96" w:rsidP="00497A16">
      <w:pPr>
        <w:pStyle w:val="3GPPAgreements"/>
        <w:numPr>
          <w:ilvl w:val="1"/>
          <w:numId w:val="12"/>
        </w:numPr>
        <w:rPr>
          <w:b/>
        </w:rPr>
      </w:pPr>
      <w:r>
        <w:rPr>
          <w:b/>
        </w:rPr>
        <w:t>The following parameters are expected to have the same settings across all DL PRS Resources within DL PRS Resource Set:</w:t>
      </w:r>
    </w:p>
    <w:p w14:paraId="079F699D" w14:textId="5E692C8E" w:rsidR="005A6A96" w:rsidRPr="003F1132" w:rsidRDefault="005A6A96" w:rsidP="00497A16">
      <w:pPr>
        <w:pStyle w:val="3GPPAgreements"/>
        <w:numPr>
          <w:ilvl w:val="2"/>
          <w:numId w:val="12"/>
        </w:numPr>
        <w:rPr>
          <w:b/>
        </w:rPr>
      </w:pPr>
      <w:r w:rsidRPr="003F1132">
        <w:rPr>
          <w:b/>
        </w:rPr>
        <w:t xml:space="preserve">Bandwidth </w:t>
      </w:r>
      <w:r w:rsidR="00F06891" w:rsidRPr="003F1132">
        <w:rPr>
          <w:b/>
        </w:rPr>
        <w:t>– can be defined at DL PRS Pool level</w:t>
      </w:r>
    </w:p>
    <w:p w14:paraId="09A35519" w14:textId="7E66EA24" w:rsidR="005A6A96" w:rsidRPr="003F1132" w:rsidRDefault="005A6A96" w:rsidP="00497A16">
      <w:pPr>
        <w:pStyle w:val="3GPPAgreements"/>
        <w:numPr>
          <w:ilvl w:val="2"/>
          <w:numId w:val="12"/>
        </w:numPr>
        <w:rPr>
          <w:b/>
        </w:rPr>
      </w:pPr>
      <w:r w:rsidRPr="003F1132">
        <w:rPr>
          <w:b/>
        </w:rPr>
        <w:t>Periodicity and offset – can be defined at DL PRS Pool level</w:t>
      </w:r>
    </w:p>
    <w:p w14:paraId="1AAE0D6F" w14:textId="69752343" w:rsidR="005A6A96" w:rsidRPr="003F1132" w:rsidRDefault="005A6A96" w:rsidP="00497A16">
      <w:pPr>
        <w:pStyle w:val="3GPPAgreements"/>
        <w:numPr>
          <w:ilvl w:val="2"/>
          <w:numId w:val="12"/>
        </w:numPr>
        <w:rPr>
          <w:b/>
        </w:rPr>
      </w:pPr>
      <w:r w:rsidRPr="003F1132">
        <w:rPr>
          <w:b/>
        </w:rPr>
        <w:t xml:space="preserve">Duration of DL PRS </w:t>
      </w:r>
    </w:p>
    <w:p w14:paraId="0D19DC0C" w14:textId="77777777" w:rsidR="005A6A96" w:rsidRPr="003F1132" w:rsidRDefault="005A6A96" w:rsidP="00497A16">
      <w:pPr>
        <w:pStyle w:val="3GPPAgreements"/>
        <w:numPr>
          <w:ilvl w:val="2"/>
          <w:numId w:val="12"/>
        </w:numPr>
        <w:rPr>
          <w:b/>
        </w:rPr>
      </w:pPr>
      <w:r w:rsidRPr="003F1132">
        <w:rPr>
          <w:b/>
        </w:rPr>
        <w:t>Number of TX antenna ports</w:t>
      </w:r>
    </w:p>
    <w:p w14:paraId="341B6F6F" w14:textId="77777777" w:rsidR="005A6A96" w:rsidRDefault="005A6A96" w:rsidP="00497A16">
      <w:pPr>
        <w:pStyle w:val="3GPPAgreements"/>
        <w:numPr>
          <w:ilvl w:val="2"/>
          <w:numId w:val="12"/>
        </w:numPr>
        <w:rPr>
          <w:b/>
        </w:rPr>
      </w:pPr>
      <w:r w:rsidRPr="003F1132">
        <w:rPr>
          <w:b/>
        </w:rPr>
        <w:t>Quasi-colocation information (QCL with other reference signals)</w:t>
      </w:r>
    </w:p>
    <w:p w14:paraId="20368EBE" w14:textId="77777777" w:rsidR="009458ED" w:rsidRPr="009458ED" w:rsidRDefault="009458ED" w:rsidP="009458ED"/>
    <w:p w14:paraId="38AE9DFB" w14:textId="68360D1D" w:rsidR="00B75BDA" w:rsidRDefault="00B75BDA" w:rsidP="00B75BDA">
      <w:pPr>
        <w:pStyle w:val="Heading3"/>
        <w:ind w:hanging="568"/>
      </w:pPr>
      <w:r>
        <w:t>Coexistence with Legacy UEs</w:t>
      </w:r>
      <w:r w:rsidR="003A5737">
        <w:t>/DL PRS Transmission</w:t>
      </w:r>
    </w:p>
    <w:p w14:paraId="5B04CE63" w14:textId="0CD96199" w:rsidR="00B75BDA" w:rsidRDefault="00B75BDA" w:rsidP="00B06D72">
      <w:pPr>
        <w:pStyle w:val="3GPPText"/>
      </w:pPr>
      <w:r w:rsidRPr="00B06D72">
        <w:t>In Rel.15, mechanisms of forward compatibility were developed</w:t>
      </w:r>
      <w:r w:rsidR="003A5737">
        <w:t xml:space="preserve">, e.g. </w:t>
      </w:r>
      <w:proofErr w:type="spellStart"/>
      <w:r w:rsidR="007B7764" w:rsidRPr="00B06D72">
        <w:rPr>
          <w:i/>
        </w:rPr>
        <w:t>RateMatchPattern</w:t>
      </w:r>
      <w:proofErr w:type="spellEnd"/>
      <w:r w:rsidR="007B7764" w:rsidRPr="00B06D72">
        <w:t xml:space="preserve"> for PDSCH</w:t>
      </w:r>
      <w:r w:rsidR="009458ED">
        <w:t>, etc</w:t>
      </w:r>
      <w:r w:rsidR="007B7764" w:rsidRPr="00B06D72">
        <w:t xml:space="preserve">. This mechanism indicates resources </w:t>
      </w:r>
      <w:r w:rsidR="00F06891">
        <w:t>(</w:t>
      </w:r>
      <w:r w:rsidR="007B7764" w:rsidRPr="00B06D72">
        <w:t>slots and symbol and PRBs</w:t>
      </w:r>
      <w:r w:rsidR="00F06891">
        <w:t>)</w:t>
      </w:r>
      <w:r w:rsidR="007B7764" w:rsidRPr="00B06D72">
        <w:t>, where UE is expected to do rate-matching.</w:t>
      </w:r>
      <w:r w:rsidR="00B06D72">
        <w:t xml:space="preserve"> By configuring proper </w:t>
      </w:r>
      <w:proofErr w:type="spellStart"/>
      <w:r w:rsidR="00B06D72" w:rsidRPr="00B06D72">
        <w:rPr>
          <w:i/>
        </w:rPr>
        <w:t>RateMatchPattern</w:t>
      </w:r>
      <w:proofErr w:type="spellEnd"/>
      <w:r w:rsidR="00B06D72">
        <w:t xml:space="preserve">(s) to Rel.15 UEs it is possible to avoid conflict with DL PRS transmission. Another option is to </w:t>
      </w:r>
      <w:r w:rsidR="003A5737">
        <w:t xml:space="preserve">allocate DL PRS transmissions in slots </w:t>
      </w:r>
      <w:r w:rsidR="00080523">
        <w:t xml:space="preserve">that are not supposed to have </w:t>
      </w:r>
      <w:r w:rsidR="00B06D72">
        <w:t xml:space="preserve">DL </w:t>
      </w:r>
      <w:proofErr w:type="gramStart"/>
      <w:r w:rsidR="00B06D72">
        <w:t>transmission</w:t>
      </w:r>
      <w:r w:rsidR="00BC7ADC">
        <w:t xml:space="preserve"> </w:t>
      </w:r>
      <w:r w:rsidR="00080523">
        <w:t xml:space="preserve"> due</w:t>
      </w:r>
      <w:proofErr w:type="gramEnd"/>
      <w:r w:rsidR="00080523">
        <w:t xml:space="preserve"> configuration settings and </w:t>
      </w:r>
      <w:proofErr w:type="spellStart"/>
      <w:r w:rsidR="00080523">
        <w:t>gNB</w:t>
      </w:r>
      <w:proofErr w:type="spellEnd"/>
      <w:r w:rsidR="00080523">
        <w:t xml:space="preserve"> scheduling</w:t>
      </w:r>
      <w:r w:rsidR="00BC7ADC">
        <w:t>.</w:t>
      </w:r>
    </w:p>
    <w:p w14:paraId="6A65F00E" w14:textId="77777777" w:rsidR="00783F30" w:rsidRDefault="00783F30" w:rsidP="00B06D72">
      <w:pPr>
        <w:pStyle w:val="3GPPText"/>
      </w:pPr>
    </w:p>
    <w:p w14:paraId="718A0315" w14:textId="77777777" w:rsidR="003A5737" w:rsidRDefault="003A5737" w:rsidP="00497A16">
      <w:pPr>
        <w:pStyle w:val="3GPPAgreements"/>
        <w:numPr>
          <w:ilvl w:val="0"/>
          <w:numId w:val="14"/>
        </w:numPr>
        <w:ind w:left="0"/>
      </w:pPr>
    </w:p>
    <w:p w14:paraId="680EDDEC" w14:textId="57799F25" w:rsidR="009458ED" w:rsidRDefault="003A5737" w:rsidP="00497A16">
      <w:pPr>
        <w:pStyle w:val="3GPPAgreements"/>
        <w:numPr>
          <w:ilvl w:val="1"/>
          <w:numId w:val="12"/>
        </w:numPr>
        <w:rPr>
          <w:b/>
        </w:rPr>
      </w:pPr>
      <w:r>
        <w:rPr>
          <w:b/>
        </w:rPr>
        <w:t xml:space="preserve">The developed in Rel.15 forward compatibility mechanisms (e.g. </w:t>
      </w:r>
      <w:proofErr w:type="spellStart"/>
      <w:r w:rsidRPr="003E74BE">
        <w:rPr>
          <w:b/>
          <w:i/>
        </w:rPr>
        <w:t>RateMatchPattern</w:t>
      </w:r>
      <w:proofErr w:type="spellEnd"/>
      <w:r>
        <w:rPr>
          <w:b/>
        </w:rPr>
        <w:t>) can be reused to avoid conflicts with Rel16 DL PRS allocation</w:t>
      </w:r>
    </w:p>
    <w:p w14:paraId="6FDB45A6" w14:textId="77777777" w:rsidR="009458ED" w:rsidRPr="009458ED" w:rsidRDefault="009458ED" w:rsidP="009458ED">
      <w:pPr>
        <w:pStyle w:val="3GPPText"/>
      </w:pPr>
    </w:p>
    <w:p w14:paraId="53C05C5D" w14:textId="77777777" w:rsidR="002C23DA" w:rsidRDefault="002C23DA" w:rsidP="002C23DA">
      <w:pPr>
        <w:pStyle w:val="Heading2"/>
        <w:tabs>
          <w:tab w:val="clear" w:pos="5255"/>
          <w:tab w:val="num" w:pos="300"/>
        </w:tabs>
        <w:ind w:left="284" w:hanging="284"/>
      </w:pPr>
      <w:r>
        <w:t>DL PRS Design</w:t>
      </w:r>
    </w:p>
    <w:p w14:paraId="15A44570" w14:textId="77777777" w:rsidR="002C23DA" w:rsidRDefault="002C23DA" w:rsidP="002C23DA">
      <w:pPr>
        <w:pStyle w:val="Heading3"/>
        <w:ind w:hanging="568"/>
      </w:pPr>
      <w:r>
        <w:t>DL PRS Sequence</w:t>
      </w:r>
    </w:p>
    <w:p w14:paraId="5A089182" w14:textId="51F0F0A5" w:rsidR="002C23DA" w:rsidRPr="00F91EFB" w:rsidRDefault="002C23DA" w:rsidP="002C23DA">
      <w:pPr>
        <w:pStyle w:val="3GPPText"/>
      </w:pPr>
      <w:r w:rsidRPr="001B3428">
        <w:t>In this</w:t>
      </w:r>
      <w:r w:rsidRPr="00F91EFB">
        <w:t xml:space="preserve"> section</w:t>
      </w:r>
      <w:r w:rsidR="002E58C3">
        <w:t>,</w:t>
      </w:r>
      <w:r w:rsidRPr="00F91EFB">
        <w:t xml:space="preserve"> we provide our view on sequence generation procedure for DL PRS signal. </w:t>
      </w:r>
      <w:r>
        <w:t xml:space="preserve">The DL PRS sequence design may require evaluation of auto- and cross-correlation properties, we have selected three types of </w:t>
      </w:r>
      <w:r w:rsidRPr="00F91EFB">
        <w:t>sequence</w:t>
      </w:r>
      <w:r>
        <w:t>s as a</w:t>
      </w:r>
      <w:r w:rsidRPr="00F91EFB">
        <w:t xml:space="preserve"> candidate</w:t>
      </w:r>
      <w:r w:rsidR="002E58C3">
        <w:t>s</w:t>
      </w:r>
      <w:r w:rsidRPr="00F91EFB">
        <w:t xml:space="preserve"> for DL PRS sequence:</w:t>
      </w:r>
    </w:p>
    <w:p w14:paraId="15C30E6F" w14:textId="77777777" w:rsidR="002C23DA" w:rsidRPr="00F91EFB" w:rsidRDefault="002C23DA" w:rsidP="002C23DA">
      <w:pPr>
        <w:pStyle w:val="3GPPAgreements"/>
      </w:pPr>
      <w:r>
        <w:t>Gold code sequence</w:t>
      </w:r>
    </w:p>
    <w:p w14:paraId="770D6281" w14:textId="77777777" w:rsidR="002C23DA" w:rsidRDefault="002C23DA" w:rsidP="002C23DA">
      <w:pPr>
        <w:pStyle w:val="3GPPAgreements"/>
      </w:pPr>
      <w:proofErr w:type="spellStart"/>
      <w:r>
        <w:t>Kasami</w:t>
      </w:r>
      <w:proofErr w:type="spellEnd"/>
      <w:r>
        <w:t xml:space="preserve"> sequence, small and large set</w:t>
      </w:r>
    </w:p>
    <w:p w14:paraId="5788F92E" w14:textId="0A81DDB0" w:rsidR="002C23DA" w:rsidRDefault="00080523" w:rsidP="002C23DA">
      <w:pPr>
        <w:pStyle w:val="3GPPAgreements"/>
      </w:pPr>
      <w:r>
        <w:t>M</w:t>
      </w:r>
      <w:r w:rsidR="002C23DA">
        <w:t>-sequence</w:t>
      </w:r>
    </w:p>
    <w:p w14:paraId="776D4E15" w14:textId="332257C5" w:rsidR="002C23DA" w:rsidRPr="00F91EFB" w:rsidRDefault="002C23DA" w:rsidP="002C23DA">
      <w:pPr>
        <w:pStyle w:val="3GPPText"/>
      </w:pPr>
      <w:r>
        <w:lastRenderedPageBreak/>
        <w:t>For Gold code sequences</w:t>
      </w:r>
      <w:r w:rsidR="002E58C3">
        <w:t>,</w:t>
      </w:r>
      <w:r>
        <w:t xml:space="preserve"> we have selected the</w:t>
      </w:r>
      <w:r w:rsidRPr="00676CF0">
        <w:t xml:space="preserve"> pseudo-random sequence generator from section 5.2.1</w:t>
      </w:r>
      <w:r w:rsidR="004F7F5E" w:rsidRPr="00676CF0">
        <w:t xml:space="preserve"> in</w:t>
      </w:r>
      <w:r w:rsidR="00744B51" w:rsidRPr="00676CF0">
        <w:t xml:space="preserve"> </w:t>
      </w:r>
      <w:r w:rsidR="00744B51" w:rsidRPr="00676CF0">
        <w:fldChar w:fldCharType="begin"/>
      </w:r>
      <w:r w:rsidR="00744B51" w:rsidRPr="00676CF0">
        <w:instrText xml:space="preserve"> REF _Ref4857496 \n \h </w:instrText>
      </w:r>
      <w:r w:rsidR="002E58C3">
        <w:instrText xml:space="preserve"> \* MERGEFORMAT </w:instrText>
      </w:r>
      <w:r w:rsidR="00744B51" w:rsidRPr="00676CF0">
        <w:fldChar w:fldCharType="separate"/>
      </w:r>
      <w:r w:rsidR="00FF4459">
        <w:t>[2]</w:t>
      </w:r>
      <w:r w:rsidR="00744B51" w:rsidRPr="00676CF0">
        <w:fldChar w:fldCharType="end"/>
      </w:r>
      <w:r w:rsidRPr="00676CF0">
        <w:t>.</w:t>
      </w:r>
      <w:r w:rsidR="004F7F5E" w:rsidRPr="00676CF0">
        <w:t xml:space="preserve"> </w:t>
      </w:r>
      <w:proofErr w:type="spellStart"/>
      <w:r>
        <w:t>Kasami</w:t>
      </w:r>
      <w:proofErr w:type="spellEnd"/>
      <w:r w:rsidR="004F7F5E">
        <w:t xml:space="preserve"> </w:t>
      </w:r>
      <w:r w:rsidR="00080523">
        <w:t xml:space="preserve">set of </w:t>
      </w:r>
      <w:r w:rsidR="004F7F5E">
        <w:t>sequences is a well-known</w:t>
      </w:r>
      <w:r>
        <w:t xml:space="preserve"> class of orthogonal sequences </w:t>
      </w:r>
      <w:r w:rsidR="007E4760">
        <w:fldChar w:fldCharType="begin"/>
      </w:r>
      <w:r w:rsidR="007E4760">
        <w:instrText xml:space="preserve"> REF _Ref4860105 \n \h </w:instrText>
      </w:r>
      <w:r w:rsidR="002E58C3">
        <w:instrText xml:space="preserve"> \* MERGEFORMAT </w:instrText>
      </w:r>
      <w:r w:rsidR="007E4760">
        <w:fldChar w:fldCharType="separate"/>
      </w:r>
      <w:r w:rsidR="00FF4459">
        <w:t>[3]</w:t>
      </w:r>
      <w:r w:rsidR="007E4760">
        <w:fldChar w:fldCharType="end"/>
      </w:r>
      <w:r w:rsidR="002E58C3">
        <w:t>. B</w:t>
      </w:r>
      <w:r>
        <w:t xml:space="preserve">oth small and large set of </w:t>
      </w:r>
      <w:proofErr w:type="spellStart"/>
      <w:r>
        <w:t>Kasami</w:t>
      </w:r>
      <w:proofErr w:type="spellEnd"/>
      <w:r>
        <w:t xml:space="preserve"> sequences were evaluated. M-sequence generation was based on 30 bits linear feedback shift register.</w:t>
      </w:r>
    </w:p>
    <w:p w14:paraId="375985CD" w14:textId="478DE833" w:rsidR="002C23DA" w:rsidRDefault="002C23DA" w:rsidP="002C23DA">
      <w:pPr>
        <w:pStyle w:val="3GPPText"/>
      </w:pPr>
      <w:r w:rsidRPr="00F91EFB">
        <w:fldChar w:fldCharType="begin"/>
      </w:r>
      <w:r w:rsidRPr="00F91EFB">
        <w:instrText xml:space="preserve"> REF _Ref4751862 \h </w:instrText>
      </w:r>
      <w:r>
        <w:instrText xml:space="preserve"> \* MERGEFORMAT </w:instrText>
      </w:r>
      <w:r w:rsidRPr="00F91EFB">
        <w:fldChar w:fldCharType="separate"/>
      </w:r>
      <w:r w:rsidR="00FF4459">
        <w:t>Figure 3</w:t>
      </w:r>
      <w:r w:rsidRPr="00F91EFB">
        <w:fldChar w:fldCharType="end"/>
      </w:r>
      <w:r w:rsidRPr="00F91EFB">
        <w:t xml:space="preserve"> contains correlation analysis of </w:t>
      </w:r>
      <w:r w:rsidR="002E58C3">
        <w:t xml:space="preserve">the </w:t>
      </w:r>
      <w:r w:rsidRPr="00F91EFB">
        <w:t xml:space="preserve">described sequences. As it can be seen from the </w:t>
      </w:r>
      <w:r w:rsidR="002E58C3" w:rsidRPr="00F91EFB">
        <w:fldChar w:fldCharType="begin"/>
      </w:r>
      <w:r w:rsidR="002E58C3" w:rsidRPr="00F91EFB">
        <w:instrText xml:space="preserve"> REF _Ref4751862 \h </w:instrText>
      </w:r>
      <w:r w:rsidR="002E58C3">
        <w:instrText xml:space="preserve"> \* MERGEFORMAT </w:instrText>
      </w:r>
      <w:r w:rsidR="002E58C3" w:rsidRPr="00F91EFB">
        <w:fldChar w:fldCharType="separate"/>
      </w:r>
      <w:r w:rsidR="00FF4459">
        <w:t>Figure 3</w:t>
      </w:r>
      <w:r w:rsidR="002E58C3" w:rsidRPr="00F91EFB">
        <w:fldChar w:fldCharType="end"/>
      </w:r>
      <w:r w:rsidRPr="00F91EFB">
        <w:t xml:space="preserve">, m-sequence has </w:t>
      </w:r>
      <w:r w:rsidR="00080523">
        <w:t>worse</w:t>
      </w:r>
      <w:r w:rsidRPr="00F91EFB">
        <w:t xml:space="preserve"> correlation statistic</w:t>
      </w:r>
      <w:r w:rsidR="00080523">
        <w:t xml:space="preserve"> comparing to other options</w:t>
      </w:r>
      <w:r w:rsidRPr="00F91EFB">
        <w:t xml:space="preserve">. </w:t>
      </w:r>
      <w:r w:rsidRPr="00F91EFB">
        <w:rPr>
          <w:rFonts w:hint="eastAsia"/>
        </w:rPr>
        <w:t xml:space="preserve">The Gold sequence and the large set of </w:t>
      </w:r>
      <w:proofErr w:type="spellStart"/>
      <w:r w:rsidRPr="00F91EFB">
        <w:rPr>
          <w:rFonts w:hint="eastAsia"/>
        </w:rPr>
        <w:t>Kasami</w:t>
      </w:r>
      <w:proofErr w:type="spellEnd"/>
      <w:r w:rsidRPr="00F91EFB">
        <w:rPr>
          <w:rFonts w:hint="eastAsia"/>
        </w:rPr>
        <w:t xml:space="preserve"> sequences have relatively similar correlation statistic for long sequence lengths</w:t>
      </w:r>
      <w:r w:rsidR="002E58C3">
        <w:t>.</w:t>
      </w:r>
      <w:r w:rsidRPr="00F91EFB">
        <w:rPr>
          <w:rFonts w:hint="eastAsia"/>
        </w:rPr>
        <w:t xml:space="preserve"> </w:t>
      </w:r>
      <w:r w:rsidR="002E58C3">
        <w:t>F</w:t>
      </w:r>
      <w:r w:rsidR="002E58C3" w:rsidRPr="00F91EFB">
        <w:rPr>
          <w:rFonts w:hint="eastAsia"/>
        </w:rPr>
        <w:t xml:space="preserve">or </w:t>
      </w:r>
      <w:r w:rsidRPr="00F91EFB">
        <w:rPr>
          <w:rFonts w:hint="eastAsia"/>
        </w:rPr>
        <w:t>short</w:t>
      </w:r>
      <w:r w:rsidR="002E58C3">
        <w:t xml:space="preserve"> sequence</w:t>
      </w:r>
      <w:r w:rsidRPr="00F91EFB">
        <w:rPr>
          <w:rFonts w:hint="eastAsia"/>
        </w:rPr>
        <w:t xml:space="preserve"> lengths, Gold code based sequences have better performance</w:t>
      </w:r>
      <w:r w:rsidRPr="00F91EFB">
        <w:t>.</w:t>
      </w:r>
      <w:r w:rsidRPr="00F91EFB">
        <w:rPr>
          <w:rFonts w:hint="eastAsia"/>
        </w:rPr>
        <w:t xml:space="preserve"> </w:t>
      </w:r>
      <w:r w:rsidRPr="00F91EFB">
        <w:t xml:space="preserve">The small set of </w:t>
      </w:r>
      <w:proofErr w:type="spellStart"/>
      <w:r w:rsidRPr="00F91EFB">
        <w:t>Kasami</w:t>
      </w:r>
      <w:proofErr w:type="spellEnd"/>
      <w:r w:rsidRPr="00F91EFB">
        <w:t xml:space="preserve"> sequences has the best correlation statistic</w:t>
      </w:r>
      <w:r w:rsidR="00B15BBB">
        <w:t xml:space="preserve"> but</w:t>
      </w:r>
      <w:r w:rsidRPr="00F91EFB">
        <w:t xml:space="preserve"> the main drawback of these sequences is the limited number of orthogonal sequences.</w:t>
      </w:r>
    </w:p>
    <w:p w14:paraId="756C0226" w14:textId="77777777" w:rsidR="004F7F5E" w:rsidRPr="00F91EFB" w:rsidRDefault="004F7F5E" w:rsidP="002C23DA">
      <w:pPr>
        <w:pStyle w:val="3GPP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2C23DA" w14:paraId="4397200E" w14:textId="77777777" w:rsidTr="004F7F5E">
        <w:tc>
          <w:tcPr>
            <w:tcW w:w="4981" w:type="dxa"/>
          </w:tcPr>
          <w:p w14:paraId="006ED1EF" w14:textId="2BB57249" w:rsidR="002C23DA" w:rsidRDefault="00981561" w:rsidP="00023699">
            <w:pPr>
              <w:pStyle w:val="3GPPText"/>
              <w:spacing w:before="0" w:after="0" w:line="240" w:lineRule="auto"/>
            </w:pPr>
            <w:r w:rsidRPr="00981561">
              <w:rPr>
                <w:noProof/>
              </w:rPr>
              <w:drawing>
                <wp:inline distT="0" distB="0" distL="0" distR="0" wp14:anchorId="118AC7BD" wp14:editId="405B973C">
                  <wp:extent cx="3119783" cy="234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19783" cy="2340000"/>
                          </a:xfrm>
                          <a:prstGeom prst="rect">
                            <a:avLst/>
                          </a:prstGeom>
                          <a:noFill/>
                          <a:ln>
                            <a:noFill/>
                          </a:ln>
                        </pic:spPr>
                      </pic:pic>
                    </a:graphicData>
                  </a:graphic>
                </wp:inline>
              </w:drawing>
            </w:r>
            <w:r w:rsidR="002C23DA" w:rsidRPr="00393DAF" w:rsidDel="002E08A5">
              <w:t xml:space="preserve"> </w:t>
            </w:r>
          </w:p>
        </w:tc>
        <w:tc>
          <w:tcPr>
            <w:tcW w:w="4981" w:type="dxa"/>
          </w:tcPr>
          <w:p w14:paraId="367863BD" w14:textId="77777777" w:rsidR="002C23DA" w:rsidRDefault="002C23DA" w:rsidP="00023699">
            <w:pPr>
              <w:pStyle w:val="3GPPText"/>
              <w:spacing w:before="0" w:after="0" w:line="240" w:lineRule="auto"/>
            </w:pPr>
            <w:r w:rsidRPr="00393DAF">
              <w:rPr>
                <w:noProof/>
              </w:rPr>
              <w:drawing>
                <wp:inline distT="0" distB="0" distL="0" distR="0" wp14:anchorId="7C9379E2" wp14:editId="6D2E42ED">
                  <wp:extent cx="3103043" cy="2340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3043" cy="2340000"/>
                          </a:xfrm>
                          <a:prstGeom prst="rect">
                            <a:avLst/>
                          </a:prstGeom>
                          <a:noFill/>
                          <a:ln>
                            <a:noFill/>
                          </a:ln>
                        </pic:spPr>
                      </pic:pic>
                    </a:graphicData>
                  </a:graphic>
                </wp:inline>
              </w:drawing>
            </w:r>
            <w:r w:rsidRPr="00393DAF" w:rsidDel="008102E5">
              <w:t xml:space="preserve"> </w:t>
            </w:r>
          </w:p>
        </w:tc>
      </w:tr>
    </w:tbl>
    <w:p w14:paraId="17B58896" w14:textId="77777777" w:rsidR="002C23DA" w:rsidRDefault="002C23DA" w:rsidP="002C23DA">
      <w:pPr>
        <w:pStyle w:val="Caption"/>
        <w:jc w:val="center"/>
      </w:pPr>
      <w:bookmarkStart w:id="2" w:name="_Ref4751862"/>
      <w:r>
        <w:t xml:space="preserve">Figure </w:t>
      </w:r>
      <w:r>
        <w:fldChar w:fldCharType="begin"/>
      </w:r>
      <w:r>
        <w:instrText xml:space="preserve"> SEQ Figure \* ARABIC </w:instrText>
      </w:r>
      <w:r>
        <w:fldChar w:fldCharType="separate"/>
      </w:r>
      <w:r w:rsidR="00FF4459">
        <w:rPr>
          <w:noProof/>
        </w:rPr>
        <w:t>3</w:t>
      </w:r>
      <w:r>
        <w:fldChar w:fldCharType="end"/>
      </w:r>
      <w:bookmarkEnd w:id="2"/>
      <w:r>
        <w:t xml:space="preserve">: Correlation properties of DL PRS candidate sequences </w:t>
      </w:r>
    </w:p>
    <w:p w14:paraId="2A45B19E" w14:textId="77777777" w:rsidR="002C23DA" w:rsidRDefault="002C23DA" w:rsidP="002C23DA">
      <w:pPr>
        <w:pStyle w:val="3GPPText"/>
      </w:pPr>
    </w:p>
    <w:p w14:paraId="4EBBCD0B" w14:textId="77777777" w:rsidR="002C23DA" w:rsidRDefault="002C23DA" w:rsidP="002C23DA">
      <w:pPr>
        <w:pStyle w:val="3GPPAgreements"/>
        <w:numPr>
          <w:ilvl w:val="0"/>
          <w:numId w:val="21"/>
        </w:numPr>
        <w:ind w:left="0"/>
      </w:pPr>
    </w:p>
    <w:p w14:paraId="15B60640" w14:textId="04EE6D1A" w:rsidR="002C23DA" w:rsidRPr="00F91EFB" w:rsidRDefault="002C23DA" w:rsidP="002C23DA">
      <w:pPr>
        <w:pStyle w:val="3GPPAgreements"/>
        <w:numPr>
          <w:ilvl w:val="1"/>
          <w:numId w:val="12"/>
        </w:numPr>
        <w:rPr>
          <w:b/>
        </w:rPr>
      </w:pPr>
      <w:r w:rsidRPr="00F91EFB">
        <w:rPr>
          <w:b/>
        </w:rPr>
        <w:t xml:space="preserve">Small </w:t>
      </w:r>
      <w:r w:rsidR="00981561">
        <w:rPr>
          <w:b/>
        </w:rPr>
        <w:t xml:space="preserve">set of </w:t>
      </w:r>
      <w:proofErr w:type="spellStart"/>
      <w:r w:rsidRPr="00F91EFB">
        <w:rPr>
          <w:b/>
        </w:rPr>
        <w:t>Kasami</w:t>
      </w:r>
      <w:proofErr w:type="spellEnd"/>
      <w:r w:rsidRPr="00F91EFB">
        <w:rPr>
          <w:b/>
        </w:rPr>
        <w:t xml:space="preserve"> sequences </w:t>
      </w:r>
      <w:r w:rsidR="009D3AFC" w:rsidRPr="00F91EFB">
        <w:rPr>
          <w:b/>
        </w:rPr>
        <w:t>ha</w:t>
      </w:r>
      <w:r w:rsidR="009D3AFC">
        <w:rPr>
          <w:b/>
        </w:rPr>
        <w:t>s</w:t>
      </w:r>
      <w:r w:rsidR="009D3AFC" w:rsidRPr="00F91EFB">
        <w:rPr>
          <w:b/>
        </w:rPr>
        <w:t xml:space="preserve"> </w:t>
      </w:r>
      <w:r w:rsidRPr="00F91EFB">
        <w:rPr>
          <w:b/>
        </w:rPr>
        <w:t xml:space="preserve">the best auto/cross correlation properties among all </w:t>
      </w:r>
      <w:r w:rsidR="002E58C3">
        <w:rPr>
          <w:b/>
        </w:rPr>
        <w:t>analyzed</w:t>
      </w:r>
      <w:r w:rsidR="002E58C3" w:rsidRPr="00F91EFB">
        <w:rPr>
          <w:b/>
        </w:rPr>
        <w:t xml:space="preserve"> </w:t>
      </w:r>
      <w:r w:rsidRPr="00F91EFB">
        <w:rPr>
          <w:b/>
        </w:rPr>
        <w:t xml:space="preserve">sequences, but the number of orthogonal sequences is limited </w:t>
      </w:r>
      <w:r w:rsidR="00037687">
        <w:rPr>
          <w:b/>
        </w:rPr>
        <w:t>(</w:t>
      </w:r>
      <w:r w:rsidRPr="00F91EFB">
        <w:rPr>
          <w:b/>
        </w:rPr>
        <w:t>2</w:t>
      </w:r>
      <w:r w:rsidRPr="00676CF0">
        <w:rPr>
          <w:b/>
          <w:i/>
          <w:vertAlign w:val="superscript"/>
        </w:rPr>
        <w:t>N</w:t>
      </w:r>
      <w:r w:rsidRPr="00F91EFB">
        <w:rPr>
          <w:b/>
          <w:vertAlign w:val="superscript"/>
        </w:rPr>
        <w:t>/2</w:t>
      </w:r>
      <w:r w:rsidRPr="00F91EFB">
        <w:rPr>
          <w:b/>
        </w:rPr>
        <w:t xml:space="preserve"> orthogonal sequences,</w:t>
      </w:r>
      <w:r w:rsidR="00037687">
        <w:rPr>
          <w:b/>
        </w:rPr>
        <w:t xml:space="preserve"> where </w:t>
      </w:r>
      <w:r w:rsidR="00037687" w:rsidRPr="00676CF0">
        <w:rPr>
          <w:b/>
          <w:i/>
        </w:rPr>
        <w:t>N</w:t>
      </w:r>
      <w:r w:rsidR="00037687">
        <w:rPr>
          <w:b/>
        </w:rPr>
        <w:t xml:space="preserve"> is </w:t>
      </w:r>
      <w:r w:rsidR="00555EDB">
        <w:rPr>
          <w:b/>
        </w:rPr>
        <w:t>even integer number</w:t>
      </w:r>
      <w:r w:rsidR="00037687">
        <w:rPr>
          <w:b/>
        </w:rPr>
        <w:t>)</w:t>
      </w:r>
      <w:r w:rsidRPr="00F91EFB">
        <w:rPr>
          <w:b/>
        </w:rPr>
        <w:t xml:space="preserve"> which </w:t>
      </w:r>
      <w:r w:rsidR="00080523">
        <w:rPr>
          <w:b/>
        </w:rPr>
        <w:t xml:space="preserve">limits application of </w:t>
      </w:r>
      <w:r w:rsidRPr="00F91EFB">
        <w:rPr>
          <w:b/>
        </w:rPr>
        <w:t>this type of sequence</w:t>
      </w:r>
      <w:r w:rsidR="00080523">
        <w:rPr>
          <w:b/>
        </w:rPr>
        <w:t>s</w:t>
      </w:r>
      <w:r w:rsidR="00143523">
        <w:rPr>
          <w:b/>
        </w:rPr>
        <w:t xml:space="preserve"> for DL PRS utilization</w:t>
      </w:r>
    </w:p>
    <w:p w14:paraId="031A8445" w14:textId="7643C5A8" w:rsidR="002C23DA" w:rsidRPr="00583D42" w:rsidRDefault="002C23DA" w:rsidP="002C23DA">
      <w:pPr>
        <w:pStyle w:val="3GPPAgreements"/>
        <w:numPr>
          <w:ilvl w:val="1"/>
          <w:numId w:val="12"/>
        </w:numPr>
        <w:rPr>
          <w:b/>
        </w:rPr>
      </w:pPr>
      <w:r w:rsidRPr="00F91EFB">
        <w:rPr>
          <w:b/>
          <w:lang w:val="en-GB"/>
        </w:rPr>
        <w:t xml:space="preserve">The Gold sequence and the large set of </w:t>
      </w:r>
      <w:proofErr w:type="spellStart"/>
      <w:r w:rsidRPr="00F91EFB">
        <w:rPr>
          <w:b/>
          <w:lang w:val="en-GB"/>
        </w:rPr>
        <w:t>Kasami</w:t>
      </w:r>
      <w:proofErr w:type="spellEnd"/>
      <w:r w:rsidRPr="00F91EFB">
        <w:rPr>
          <w:b/>
          <w:lang w:val="en-GB"/>
        </w:rPr>
        <w:t xml:space="preserve"> sequences have relatively similar correlation statistic for long sequence length</w:t>
      </w:r>
      <w:r w:rsidR="00037687">
        <w:rPr>
          <w:b/>
          <w:lang w:val="en-GB"/>
        </w:rPr>
        <w:t>. F</w:t>
      </w:r>
      <w:r w:rsidRPr="00F91EFB">
        <w:rPr>
          <w:b/>
          <w:lang w:val="en-GB"/>
        </w:rPr>
        <w:t>or short lengths, Gold code based sequences have better performance</w:t>
      </w:r>
    </w:p>
    <w:p w14:paraId="1B6F68BD" w14:textId="77777777" w:rsidR="00080523" w:rsidRPr="00583D42" w:rsidRDefault="00080523" w:rsidP="00583D42">
      <w:pPr>
        <w:pStyle w:val="3GPPText"/>
      </w:pPr>
    </w:p>
    <w:p w14:paraId="2B50F554" w14:textId="49DC3E5C" w:rsidR="002C23DA" w:rsidRPr="00F91EFB" w:rsidRDefault="002C23DA" w:rsidP="002C23DA">
      <w:pPr>
        <w:pStyle w:val="3GPPText"/>
        <w:jc w:val="left"/>
      </w:pPr>
      <w:r>
        <w:t xml:space="preserve">According to provided statistic, it is suggested to </w:t>
      </w:r>
      <w:r w:rsidR="00037687">
        <w:t>re</w:t>
      </w:r>
      <w:r>
        <w:t>use</w:t>
      </w:r>
      <w:r w:rsidRPr="00B0392B">
        <w:t xml:space="preserve"> </w:t>
      </w:r>
      <w:r>
        <w:t>the</w:t>
      </w:r>
      <w:r w:rsidRPr="00676CF0">
        <w:t xml:space="preserve"> pseudo-random sequence generator from section 5.2.1 </w:t>
      </w:r>
      <w:r w:rsidR="004F7F5E" w:rsidRPr="00676CF0">
        <w:t xml:space="preserve">in </w:t>
      </w:r>
      <w:r w:rsidR="00744B51" w:rsidRPr="00676CF0">
        <w:fldChar w:fldCharType="begin"/>
      </w:r>
      <w:r w:rsidR="00744B51" w:rsidRPr="00676CF0">
        <w:instrText xml:space="preserve"> REF _Ref4857496 \n \h </w:instrText>
      </w:r>
      <w:r w:rsidR="00037687">
        <w:instrText xml:space="preserve"> \* MERGEFORMAT </w:instrText>
      </w:r>
      <w:r w:rsidR="00744B51" w:rsidRPr="00676CF0">
        <w:fldChar w:fldCharType="separate"/>
      </w:r>
      <w:r w:rsidR="00FF4459">
        <w:t>[2]</w:t>
      </w:r>
      <w:r w:rsidR="00744B51" w:rsidRPr="00676CF0">
        <w:fldChar w:fldCharType="end"/>
      </w:r>
      <w:r w:rsidRPr="00676CF0">
        <w:t xml:space="preserve"> for DL PRS sequence generation procedure, thus, </w:t>
      </w:r>
      <w:r>
        <w:t>DL PRS signal for each slot index</w:t>
      </w:r>
      <w:r w:rsidRPr="00F91EFB">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F91EFB">
        <w:t xml:space="preserve"> </w:t>
      </w:r>
      <w:r>
        <w:t>and</w:t>
      </w:r>
      <w:r w:rsidRPr="00F91EFB">
        <w:t xml:space="preserve"> </w:t>
      </w:r>
      <w:r>
        <w:t xml:space="preserve">symbol index inside of the slot </w:t>
      </w:r>
      <m:oMath>
        <m:r>
          <w:rPr>
            <w:rFonts w:ascii="Cambria Math" w:hAnsi="Cambria Math"/>
          </w:rPr>
          <m:t>l</m:t>
        </m:r>
      </m:oMath>
      <w:r>
        <w:t xml:space="preserve">, </w:t>
      </w:r>
      <w:r w:rsidR="00080523">
        <w:t xml:space="preserve">may </w:t>
      </w:r>
      <w:r>
        <w:t>have following form:</w:t>
      </w:r>
    </w:p>
    <w:p w14:paraId="5BE05C13" w14:textId="77777777" w:rsidR="002C23DA" w:rsidRPr="00F91EFB" w:rsidRDefault="00BB1D82" w:rsidP="002C23DA">
      <w:pPr>
        <w:pStyle w:val="3GPPText"/>
        <w:jc w:val="center"/>
        <w:rPr>
          <w:highlight w:val="yellow"/>
        </w:rPr>
      </w:pPr>
      <m:oMathPara>
        <m:oMath>
          <m:sSubSup>
            <m:sSubSupPr>
              <m:ctrlPr>
                <w:rPr>
                  <w:rFonts w:ascii="Cambria Math" w:hAnsi="Cambria Math"/>
                  <w:i/>
                </w:rPr>
              </m:ctrlPr>
            </m:sSubSupPr>
            <m:e>
              <m:r>
                <w:rPr>
                  <w:rFonts w:ascii="Cambria Math" w:hAnsi="Cambria Math"/>
                </w:rPr>
                <m:t>r</m:t>
              </m:r>
            </m:e>
            <m:sub>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sub>
            <m:sup>
              <m:r>
                <w:rPr>
                  <w:rFonts w:ascii="Cambria Math" w:hAnsi="Cambria Math"/>
                </w:rPr>
                <m:t>p</m:t>
              </m:r>
            </m:sup>
          </m:sSubSup>
          <m:d>
            <m:dPr>
              <m:ctrlPr>
                <w:rPr>
                  <w:rFonts w:ascii="Cambria Math" w:hAnsi="Cambria Math"/>
                  <w:i/>
                </w:rPr>
              </m:ctrlPr>
            </m:dPr>
            <m:e>
              <m:r>
                <w:rPr>
                  <w:rFonts w:ascii="Cambria Math" w:hAnsi="Cambria Math"/>
                </w:rPr>
                <m:t>m</m:t>
              </m:r>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r>
                <w:rPr>
                  <w:rFonts w:ascii="Cambria Math" w:hAnsi="Cambria Math"/>
                </w:rPr>
                <m:t>1-2∙c</m:t>
              </m:r>
              <m:d>
                <m:dPr>
                  <m:ctrlPr>
                    <w:rPr>
                      <w:rFonts w:ascii="Cambria Math" w:hAnsi="Cambria Math"/>
                      <w:i/>
                    </w:rPr>
                  </m:ctrlPr>
                </m:dPr>
                <m:e>
                  <m:r>
                    <w:rPr>
                      <w:rFonts w:ascii="Cambria Math" w:hAnsi="Cambria Math"/>
                    </w:rPr>
                    <m:t>2m</m:t>
                  </m:r>
                </m:e>
              </m:d>
            </m:e>
          </m:d>
          <m:r>
            <w:rPr>
              <w:rFonts w:ascii="Cambria Math" w:hAnsi="Cambria Math"/>
            </w:rPr>
            <m:t>+j</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r>
                <w:rPr>
                  <w:rFonts w:ascii="Cambria Math" w:hAnsi="Cambria Math"/>
                </w:rPr>
                <m:t>1-2∙c</m:t>
              </m:r>
              <m:d>
                <m:dPr>
                  <m:ctrlPr>
                    <w:rPr>
                      <w:rFonts w:ascii="Cambria Math" w:hAnsi="Cambria Math"/>
                      <w:i/>
                    </w:rPr>
                  </m:ctrlPr>
                </m:dPr>
                <m:e>
                  <m:r>
                    <w:rPr>
                      <w:rFonts w:ascii="Cambria Math" w:hAnsi="Cambria Math"/>
                    </w:rPr>
                    <m:t>2m</m:t>
                  </m:r>
                </m:e>
              </m:d>
            </m:e>
          </m:d>
          <m:r>
            <w:rPr>
              <w:rFonts w:ascii="Cambria Math" w:hAnsi="Cambria Math"/>
            </w:rPr>
            <m:t>,   m=0,1,…2</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max,DL</m:t>
              </m:r>
            </m:sup>
          </m:sSubSup>
          <m:r>
            <w:rPr>
              <w:rFonts w:ascii="Cambria Math" w:hAnsi="Cambria Math"/>
            </w:rPr>
            <m:t>-1</m:t>
          </m:r>
        </m:oMath>
      </m:oMathPara>
    </w:p>
    <w:p w14:paraId="49393D76" w14:textId="2E507370" w:rsidR="002C23DA" w:rsidRPr="00F91EFB" w:rsidRDefault="002C23DA" w:rsidP="002C23DA">
      <w:pPr>
        <w:pStyle w:val="3GPPText"/>
      </w:pPr>
      <w:proofErr w:type="gramStart"/>
      <w:r>
        <w:t>where</w:t>
      </w:r>
      <w:proofErr w:type="gramEnd"/>
      <w:r>
        <w:t xml:space="preserve"> </w:t>
      </w:r>
      <w:r>
        <w:rPr>
          <w:rFonts w:ascii="Times-Roman" w:hAnsi="Times-Roman"/>
          <w:color w:val="000000"/>
          <w:sz w:val="20"/>
          <w:lang w:val="en-GB"/>
        </w:rPr>
        <w:t>t</w:t>
      </w:r>
      <w:r>
        <w:t xml:space="preserve">he initialization seed for </w:t>
      </w:r>
      <w:r w:rsidR="0039753E">
        <w:t xml:space="preserve">the </w:t>
      </w:r>
      <w:r>
        <w:t>generation is defined according to following formula:</w:t>
      </w:r>
    </w:p>
    <w:p w14:paraId="305B6A93" w14:textId="0CF72F35" w:rsidR="00AA1EB2" w:rsidRPr="00AA1EB2" w:rsidRDefault="00BB1D82" w:rsidP="00AA1EB2">
      <w:pPr>
        <w:pStyle w:val="3GPPText"/>
        <w:jc w:val="center"/>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28</m:t>
              </m:r>
            </m:sup>
          </m:s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vertAlign w:val="subscript"/>
                        </w:rPr>
                        <m:t>PRS_ID</m:t>
                      </m:r>
                    </m:sub>
                  </m:sSub>
                </m:num>
                <m:den>
                  <m:r>
                    <w:rPr>
                      <w:rFonts w:ascii="Cambria Math" w:hAnsi="Cambria Math"/>
                    </w:rPr>
                    <m:t>512</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10</m:t>
              </m:r>
            </m:sup>
          </m:s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14(n</m:t>
                  </m:r>
                </m:e>
                <m:sub>
                  <m:r>
                    <w:rPr>
                      <w:rFonts w:ascii="Cambria Math" w:hAnsi="Cambria Math"/>
                    </w:rPr>
                    <m:t>s</m:t>
                  </m:r>
                </m:sub>
                <m:sup>
                  <m:r>
                    <w:rPr>
                      <w:rFonts w:ascii="Cambria Math" w:hAnsi="Cambria Math"/>
                    </w:rPr>
                    <m:t>μ</m:t>
                  </m:r>
                </m:sup>
              </m:sSubSup>
              <m:r>
                <w:rPr>
                  <w:rFonts w:ascii="Cambria Math" w:hAnsi="Cambria Math"/>
                </w:rPr>
                <m:t>+1)+l+1</m:t>
              </m:r>
            </m:e>
          </m:d>
          <m:r>
            <w:rPr>
              <w:rFonts w:ascii="Cambria Math" w:hAnsi="Cambria Math"/>
            </w:rPr>
            <m:t>∙</m:t>
          </m:r>
          <m:d>
            <m:dPr>
              <m:ctrlPr>
                <w:rPr>
                  <w:rFonts w:ascii="Cambria Math" w:hAnsi="Cambria Math"/>
                  <w:i/>
                </w:rPr>
              </m:ctrlPr>
            </m:dPr>
            <m:e>
              <m:r>
                <w:rPr>
                  <w:rFonts w:ascii="Cambria Math" w:hAnsi="Cambria Math"/>
                </w:rPr>
                <m:t>2∙</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vertAlign w:val="subscript"/>
                        </w:rPr>
                        <m:t>PR</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ID</m:t>
                          </m:r>
                        </m:sub>
                      </m:sSub>
                    </m:sub>
                  </m:sSub>
                  <m:r>
                    <w:rPr>
                      <w:rFonts w:ascii="Cambria Math" w:hAnsi="Cambria Math"/>
                    </w:rPr>
                    <m:t xml:space="preserve"> mod 512</m:t>
                  </m:r>
                </m:e>
              </m:d>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vertAlign w:val="subscript"/>
                </w:rPr>
                <m:t>PR</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ID</m:t>
                  </m:r>
                </m:sub>
              </m:sSub>
            </m:sub>
          </m:sSub>
          <m:r>
            <w:rPr>
              <w:rFonts w:ascii="Cambria Math" w:hAnsi="Cambria Math"/>
            </w:rPr>
            <m:t>mod512</m:t>
          </m:r>
        </m:oMath>
      </m:oMathPara>
    </w:p>
    <w:p w14:paraId="28250C73" w14:textId="77777777" w:rsidR="00AA1EB2" w:rsidRPr="00E31774" w:rsidRDefault="00AA1EB2" w:rsidP="002C23DA">
      <w:pPr>
        <w:pStyle w:val="3GPPText"/>
        <w:jc w:val="center"/>
        <w:rPr>
          <w:highlight w:val="yellow"/>
        </w:rPr>
      </w:pPr>
    </w:p>
    <w:p w14:paraId="41E78D3A" w14:textId="4EC37B68" w:rsidR="002C23DA" w:rsidRDefault="002C23DA" w:rsidP="002C23DA">
      <w:pPr>
        <w:pStyle w:val="3GPPText"/>
        <w:jc w:val="left"/>
        <w:rPr>
          <w:highlight w:val="yellow"/>
        </w:rPr>
      </w:pPr>
      <w:proofErr w:type="gramStart"/>
      <w:r>
        <w:t>where</w:t>
      </w:r>
      <w:proofErr w:type="gramEnd"/>
      <w:r>
        <w:t xml:space="preserve"> </w:t>
      </w:r>
      <m:oMath>
        <m:sSub>
          <m:sSubPr>
            <m:ctrlPr>
              <w:rPr>
                <w:rFonts w:ascii="Cambria Math" w:hAnsi="Cambria Math"/>
                <w:i/>
              </w:rPr>
            </m:ctrlPr>
          </m:sSubPr>
          <m:e>
            <m:r>
              <w:rPr>
                <w:rFonts w:ascii="Cambria Math" w:hAnsi="Cambria Math"/>
              </w:rPr>
              <m:t>N</m:t>
            </m:r>
          </m:e>
          <m:sub>
            <m:r>
              <w:rPr>
                <w:rFonts w:ascii="Cambria Math" w:hAnsi="Cambria Math"/>
                <w:vertAlign w:val="subscript"/>
              </w:rPr>
              <m:t>PRS_ID</m:t>
            </m:r>
          </m:sub>
        </m:sSub>
        <m:r>
          <m:rPr>
            <m:sty m:val="p"/>
          </m:rPr>
          <w:rPr>
            <w:rFonts w:ascii="Cambria Math" w:hAnsi="Cambria Math"/>
          </w:rPr>
          <m:t xml:space="preserve"> </m:t>
        </m:r>
        <m:r>
          <w:rPr>
            <w:rFonts w:ascii="Cambria Math" w:hAnsi="Cambria Math"/>
          </w:rPr>
          <m:t xml:space="preserve"> ϵ {1…4095}</m:t>
        </m:r>
      </m:oMath>
      <w:r>
        <w:t xml:space="preserve"> </w:t>
      </w:r>
      <w:r w:rsidRPr="00F91EFB">
        <w:t>equal</w:t>
      </w:r>
      <w:r w:rsidR="00676CF0">
        <w:t xml:space="preserve">s </w:t>
      </w:r>
      <m:oMath>
        <m:sSub>
          <m:sSubPr>
            <m:ctrlPr>
              <w:rPr>
                <w:rFonts w:ascii="Cambria Math" w:hAnsi="Cambria Math"/>
                <w:i/>
              </w:rPr>
            </m:ctrlPr>
          </m:sSubPr>
          <m:e>
            <m:r>
              <w:rPr>
                <w:rFonts w:ascii="Cambria Math" w:hAnsi="Cambria Math"/>
              </w:rPr>
              <m:t>N</m:t>
            </m:r>
          </m:e>
          <m:sub>
            <m:r>
              <w:rPr>
                <w:rFonts w:ascii="Cambria Math" w:hAnsi="Cambria Math"/>
                <w:vertAlign w:val="subscript"/>
              </w:rPr>
              <m:t>PRS_ID</m:t>
            </m:r>
          </m:sub>
        </m:sSub>
      </m:oMath>
      <w:r w:rsidRPr="00F91EFB">
        <w:t xml:space="preserve"> unless configured by higher layers</w:t>
      </w:r>
      <w:r>
        <w:t>.</w:t>
      </w:r>
    </w:p>
    <w:p w14:paraId="6B21B871" w14:textId="5B4A1351" w:rsidR="002C23DA" w:rsidRPr="00E94B0C" w:rsidRDefault="002C23DA" w:rsidP="002C23DA">
      <w:pPr>
        <w:pStyle w:val="3GPPText"/>
        <w:rPr>
          <w:highlight w:val="yellow"/>
        </w:rPr>
      </w:pPr>
    </w:p>
    <w:p w14:paraId="07ADC71B" w14:textId="77777777" w:rsidR="002C23DA" w:rsidRPr="00F91EFB" w:rsidRDefault="002C23DA" w:rsidP="002C23DA">
      <w:pPr>
        <w:pStyle w:val="3GPPAgreements"/>
        <w:numPr>
          <w:ilvl w:val="0"/>
          <w:numId w:val="12"/>
        </w:numPr>
      </w:pPr>
    </w:p>
    <w:p w14:paraId="30BC1A9F" w14:textId="5AA4D73F" w:rsidR="002C23DA" w:rsidRPr="00F91EFB" w:rsidRDefault="002C23DA" w:rsidP="002C23DA">
      <w:pPr>
        <w:pStyle w:val="3GPPAgreements"/>
        <w:numPr>
          <w:ilvl w:val="1"/>
          <w:numId w:val="12"/>
        </w:numPr>
        <w:rPr>
          <w:b/>
        </w:rPr>
      </w:pPr>
      <w:r w:rsidRPr="00F91EFB">
        <w:rPr>
          <w:b/>
        </w:rPr>
        <w:lastRenderedPageBreak/>
        <w:t>DL PRS sequence design is based on Gold</w:t>
      </w:r>
      <w:r>
        <w:rPr>
          <w:b/>
        </w:rPr>
        <w:t xml:space="preserve"> code</w:t>
      </w:r>
      <w:r w:rsidRPr="00F91EFB">
        <w:rPr>
          <w:b/>
        </w:rPr>
        <w:t xml:space="preserve"> sequence</w:t>
      </w:r>
      <w:bookmarkStart w:id="3" w:name="_GoBack"/>
      <w:bookmarkEnd w:id="3"/>
      <w:r w:rsidRPr="00F91EFB">
        <w:rPr>
          <w:b/>
        </w:rPr>
        <w:t xml:space="preserve"> generator</w:t>
      </w:r>
    </w:p>
    <w:p w14:paraId="1BDA14C9" w14:textId="77777777" w:rsidR="00456FB4" w:rsidRPr="00456FB4" w:rsidRDefault="00456FB4" w:rsidP="00456FB4">
      <w:pPr>
        <w:pStyle w:val="3GPPText"/>
      </w:pPr>
    </w:p>
    <w:p w14:paraId="4472E25B" w14:textId="77777777" w:rsidR="002C23DA" w:rsidRDefault="002C23DA" w:rsidP="002C23DA">
      <w:pPr>
        <w:pStyle w:val="Heading3"/>
        <w:ind w:hanging="568"/>
      </w:pPr>
      <w:r>
        <w:t>DL PRS Resource Element Mapping</w:t>
      </w:r>
    </w:p>
    <w:p w14:paraId="3E75F740" w14:textId="24FAABA0" w:rsidR="002C23DA" w:rsidRDefault="002C23DA" w:rsidP="002C23DA">
      <w:pPr>
        <w:pStyle w:val="3GPPText"/>
      </w:pPr>
      <w:r>
        <w:t xml:space="preserve">This section </w:t>
      </w:r>
      <w:r w:rsidR="00080523">
        <w:t xml:space="preserve">discusses </w:t>
      </w:r>
      <w:r>
        <w:t>the resour</w:t>
      </w:r>
      <w:r w:rsidR="00BE267D">
        <w:t xml:space="preserve">ce mapping procedure of DL PRS. </w:t>
      </w:r>
      <w:r w:rsidR="00037687">
        <w:t xml:space="preserve">In cases when there is no initial </w:t>
      </w:r>
      <w:r>
        <w:t xml:space="preserve">synchronization, the receiver may initiate the measurement procedure in a </w:t>
      </w:r>
      <w:r w:rsidR="00080523">
        <w:t xml:space="preserve">relatively large </w:t>
      </w:r>
      <w:r>
        <w:t>time window, trying to correlate known transmitted sequence with received signal</w:t>
      </w:r>
      <w:r w:rsidR="009D3AFC">
        <w:t>.</w:t>
      </w:r>
      <w:r>
        <w:t xml:space="preserve"> </w:t>
      </w:r>
      <w:r>
        <w:fldChar w:fldCharType="begin"/>
      </w:r>
      <w:r>
        <w:instrText xml:space="preserve"> REF _Ref4764590 \h </w:instrText>
      </w:r>
      <w:r>
        <w:fldChar w:fldCharType="separate"/>
      </w:r>
      <w:r w:rsidR="00FF4459">
        <w:t xml:space="preserve">Figure </w:t>
      </w:r>
      <w:r w:rsidR="00FF4459">
        <w:rPr>
          <w:noProof/>
        </w:rPr>
        <w:t>4</w:t>
      </w:r>
      <w:r>
        <w:fldChar w:fldCharType="end"/>
      </w:r>
      <w:r>
        <w:t xml:space="preserve"> illustrates the impact of </w:t>
      </w:r>
      <w:r w:rsidR="009D3AFC">
        <w:t xml:space="preserve">a single symbol </w:t>
      </w:r>
      <w:r>
        <w:t>comb-</w:t>
      </w:r>
      <w:r w:rsidRPr="00583D42">
        <w:rPr>
          <w:i/>
        </w:rPr>
        <w:t>N</w:t>
      </w:r>
      <w:r>
        <w:t xml:space="preserve"> frequency mapping of reference signal on autocorrelation</w:t>
      </w:r>
      <w:r w:rsidR="00080523">
        <w:t xml:space="preserve"> function</w:t>
      </w:r>
      <w:r>
        <w:t xml:space="preserve">. The number and time offset between false </w:t>
      </w:r>
      <w:r w:rsidR="00BE267D">
        <w:t>correlations</w:t>
      </w:r>
      <w:r>
        <w:t xml:space="preserve"> peaks depend on value of </w:t>
      </w:r>
      <w:r w:rsidRPr="00583D42">
        <w:rPr>
          <w:i/>
        </w:rPr>
        <w:t>N</w:t>
      </w:r>
      <w:r>
        <w:t>.</w:t>
      </w:r>
    </w:p>
    <w:p w14:paraId="4E9B2964" w14:textId="3F96DEF5" w:rsidR="002C23DA" w:rsidRDefault="002C23DA" w:rsidP="002C23DA">
      <w:pPr>
        <w:pStyle w:val="3GPPText"/>
      </w:pPr>
      <w:r>
        <w:t xml:space="preserve">The simple and robust way to </w:t>
      </w:r>
      <w:proofErr w:type="spellStart"/>
      <w:r w:rsidR="00080523">
        <w:t>avoide</w:t>
      </w:r>
      <w:proofErr w:type="spellEnd"/>
      <w:r>
        <w:t xml:space="preserve"> these false peaks – use staggered frequency pattern</w:t>
      </w:r>
      <w:r w:rsidR="00037687">
        <w:t xml:space="preserve"> so that</w:t>
      </w:r>
      <w:r>
        <w:t xml:space="preserve"> each subcarrier is occupied by the reference signal. Another solution </w:t>
      </w:r>
      <w:r w:rsidR="00037687">
        <w:t>is to</w:t>
      </w:r>
      <w:r>
        <w:t xml:space="preserve"> estimate propagation delay in frequency domain, but this approach requires more accurate initial synchronization between transmitter and receiver.</w:t>
      </w:r>
    </w:p>
    <w:p w14:paraId="318FC4AF" w14:textId="77777777" w:rsidR="002C23DA" w:rsidRDefault="002C23DA" w:rsidP="002C23DA">
      <w:pPr>
        <w:pStyle w:val="3GPP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8"/>
        <w:gridCol w:w="3288"/>
        <w:gridCol w:w="3288"/>
      </w:tblGrid>
      <w:tr w:rsidR="002C23DA" w14:paraId="37A541AB" w14:textId="77777777" w:rsidTr="00D45817">
        <w:tc>
          <w:tcPr>
            <w:tcW w:w="3288" w:type="dxa"/>
          </w:tcPr>
          <w:p w14:paraId="737941DE" w14:textId="77777777" w:rsidR="002C23DA" w:rsidRDefault="002C23DA" w:rsidP="00023699">
            <w:pPr>
              <w:pStyle w:val="3GPPText"/>
              <w:spacing w:before="0" w:after="0" w:line="240" w:lineRule="auto"/>
              <w:jc w:val="center"/>
            </w:pPr>
            <w:r w:rsidRPr="000F1545">
              <w:rPr>
                <w:noProof/>
              </w:rPr>
              <w:drawing>
                <wp:inline distT="0" distB="0" distL="0" distR="0" wp14:anchorId="2EBD24D2" wp14:editId="293A45FC">
                  <wp:extent cx="1947545" cy="14605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47545" cy="1460500"/>
                          </a:xfrm>
                          <a:prstGeom prst="rect">
                            <a:avLst/>
                          </a:prstGeom>
                          <a:noFill/>
                          <a:ln>
                            <a:noFill/>
                          </a:ln>
                        </pic:spPr>
                      </pic:pic>
                    </a:graphicData>
                  </a:graphic>
                </wp:inline>
              </w:drawing>
            </w:r>
          </w:p>
        </w:tc>
        <w:tc>
          <w:tcPr>
            <w:tcW w:w="3288" w:type="dxa"/>
          </w:tcPr>
          <w:p w14:paraId="0DE0C8C1" w14:textId="77777777" w:rsidR="002C23DA" w:rsidRDefault="002C23DA" w:rsidP="00023699">
            <w:pPr>
              <w:pStyle w:val="3GPPText"/>
              <w:spacing w:before="0" w:after="0" w:line="240" w:lineRule="auto"/>
              <w:jc w:val="center"/>
            </w:pPr>
            <w:r w:rsidRPr="003C77FF">
              <w:rPr>
                <w:noProof/>
              </w:rPr>
              <w:drawing>
                <wp:inline distT="0" distB="0" distL="0" distR="0" wp14:anchorId="3B9BA924" wp14:editId="5DB4A6B0">
                  <wp:extent cx="1948180" cy="1462405"/>
                  <wp:effectExtent l="0" t="0" r="0"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48180" cy="1462405"/>
                          </a:xfrm>
                          <a:prstGeom prst="rect">
                            <a:avLst/>
                          </a:prstGeom>
                          <a:noFill/>
                          <a:ln>
                            <a:noFill/>
                          </a:ln>
                        </pic:spPr>
                      </pic:pic>
                    </a:graphicData>
                  </a:graphic>
                </wp:inline>
              </w:drawing>
            </w:r>
          </w:p>
        </w:tc>
        <w:tc>
          <w:tcPr>
            <w:tcW w:w="3288" w:type="dxa"/>
          </w:tcPr>
          <w:p w14:paraId="03824532" w14:textId="77777777" w:rsidR="002C23DA" w:rsidRDefault="002C23DA" w:rsidP="00023699">
            <w:pPr>
              <w:pStyle w:val="3GPPText"/>
              <w:spacing w:before="0" w:after="0" w:line="240" w:lineRule="auto"/>
              <w:jc w:val="center"/>
            </w:pPr>
            <w:r w:rsidRPr="002374C5">
              <w:rPr>
                <w:noProof/>
              </w:rPr>
              <w:drawing>
                <wp:inline distT="0" distB="0" distL="0" distR="0" wp14:anchorId="766B9B41" wp14:editId="19300D58">
                  <wp:extent cx="1948180" cy="1462405"/>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48180" cy="1462405"/>
                          </a:xfrm>
                          <a:prstGeom prst="rect">
                            <a:avLst/>
                          </a:prstGeom>
                          <a:noFill/>
                          <a:ln>
                            <a:noFill/>
                          </a:ln>
                        </pic:spPr>
                      </pic:pic>
                    </a:graphicData>
                  </a:graphic>
                </wp:inline>
              </w:drawing>
            </w:r>
          </w:p>
        </w:tc>
      </w:tr>
    </w:tbl>
    <w:p w14:paraId="59D500EE" w14:textId="77777777" w:rsidR="002C23DA" w:rsidRDefault="002C23DA" w:rsidP="002C23DA">
      <w:pPr>
        <w:pStyle w:val="Caption"/>
        <w:jc w:val="center"/>
      </w:pPr>
      <w:bookmarkStart w:id="4" w:name="_Ref4764590"/>
      <w:r>
        <w:t xml:space="preserve">Figure </w:t>
      </w:r>
      <w:r>
        <w:fldChar w:fldCharType="begin"/>
      </w:r>
      <w:r>
        <w:instrText xml:space="preserve"> SEQ Figure \* ARABIC </w:instrText>
      </w:r>
      <w:r>
        <w:fldChar w:fldCharType="separate"/>
      </w:r>
      <w:r w:rsidR="00FF4459">
        <w:rPr>
          <w:noProof/>
        </w:rPr>
        <w:t>4</w:t>
      </w:r>
      <w:r>
        <w:fldChar w:fldCharType="end"/>
      </w:r>
      <w:bookmarkEnd w:id="4"/>
      <w:r>
        <w:t>: Correlation alias peaks caused by comb-N signal structure</w:t>
      </w:r>
    </w:p>
    <w:p w14:paraId="5B91930F" w14:textId="77777777" w:rsidR="002C23DA" w:rsidRPr="00F91EFB" w:rsidRDefault="002C23DA" w:rsidP="002C23DA">
      <w:pPr>
        <w:pStyle w:val="3GPPText"/>
      </w:pPr>
    </w:p>
    <w:p w14:paraId="3C64C2CB" w14:textId="66EE4C49" w:rsidR="002C23DA" w:rsidRDefault="002C23DA" w:rsidP="002C23DA">
      <w:pPr>
        <w:pStyle w:val="3GPPText"/>
      </w:pPr>
      <w:r w:rsidRPr="00F91EFB">
        <w:t>One more aspect that influence</w:t>
      </w:r>
      <w:r w:rsidR="00037687">
        <w:t>s</w:t>
      </w:r>
      <w:r w:rsidRPr="00F91EFB">
        <w:t xml:space="preserve"> </w:t>
      </w:r>
      <w:r w:rsidR="00555EDB">
        <w:t xml:space="preserve">on </w:t>
      </w:r>
      <w:r w:rsidR="00037687">
        <w:t xml:space="preserve">resource element </w:t>
      </w:r>
      <w:r w:rsidRPr="00F91EFB">
        <w:t>mapping pattern</w:t>
      </w:r>
      <w:r>
        <w:t xml:space="preserve"> design</w:t>
      </w:r>
      <w:r w:rsidRPr="00F91EFB">
        <w:t xml:space="preserve"> </w:t>
      </w:r>
      <w:r>
        <w:t>is the</w:t>
      </w:r>
      <w:r w:rsidRPr="00F91EFB">
        <w:t xml:space="preserve"> residual frequency synchronization error that can bring</w:t>
      </w:r>
      <w:r>
        <w:t>s</w:t>
      </w:r>
      <w:r w:rsidRPr="00F91EFB">
        <w:t xml:space="preserve"> additional </w:t>
      </w:r>
      <w:r w:rsidR="00080523">
        <w:t xml:space="preserve">challenges </w:t>
      </w:r>
      <w:r w:rsidRPr="00F91EFB">
        <w:t xml:space="preserve">to propagation delay estimation. </w:t>
      </w:r>
      <w:r w:rsidRPr="00F91EFB">
        <w:fldChar w:fldCharType="begin"/>
      </w:r>
      <w:r w:rsidRPr="00F91EFB">
        <w:instrText xml:space="preserve"> REF _Ref4766227 \h </w:instrText>
      </w:r>
      <w:r>
        <w:instrText xml:space="preserve"> \* MERGEFORMAT </w:instrText>
      </w:r>
      <w:r w:rsidRPr="00F91EFB">
        <w:fldChar w:fldCharType="separate"/>
      </w:r>
      <w:r w:rsidR="00FF4459">
        <w:t>Figure 5</w:t>
      </w:r>
      <w:r w:rsidRPr="00F91EFB">
        <w:fldChar w:fldCharType="end"/>
      </w:r>
      <w:r w:rsidRPr="00F91EFB">
        <w:t xml:space="preserve"> contains the impact of CFO on output of autocorrelation function for staggered comb-N reference signal mapping</w:t>
      </w:r>
      <w:r w:rsidR="00555EDB">
        <w:t>.</w:t>
      </w:r>
      <w:r>
        <w:t xml:space="preserve"> </w:t>
      </w:r>
      <w:r w:rsidR="00555EDB">
        <w:t>A</w:t>
      </w:r>
      <w:r>
        <w:t>s it can be seen</w:t>
      </w:r>
      <w:r w:rsidR="00555EDB">
        <w:t xml:space="preserve"> from the figure</w:t>
      </w:r>
      <w:r>
        <w:t>, false peaks can make the estimation p</w:t>
      </w:r>
      <w:r w:rsidRPr="00BE267D">
        <w:t>rocedure more complicated</w:t>
      </w:r>
      <w:r w:rsidR="00555EDB">
        <w:t>, t</w:t>
      </w:r>
      <w:r w:rsidR="000E33B7">
        <w:t xml:space="preserve">herefore </w:t>
      </w:r>
      <w:r w:rsidR="00BE267D" w:rsidRPr="00BE267D">
        <w:t>s</w:t>
      </w:r>
      <w:r w:rsidRPr="00BE267D">
        <w:t>taggered pattern should be limited in time in order to decrease the impact of CFO on time domain autocorrelation function.</w:t>
      </w:r>
    </w:p>
    <w:p w14:paraId="6A02AF59" w14:textId="77777777" w:rsidR="00BE267D" w:rsidRDefault="00BE267D" w:rsidP="002C23DA">
      <w:pPr>
        <w:pStyle w:val="3GPP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8"/>
        <w:gridCol w:w="3288"/>
        <w:gridCol w:w="3288"/>
      </w:tblGrid>
      <w:tr w:rsidR="002C23DA" w14:paraId="7047C7FE" w14:textId="77777777" w:rsidTr="00D45817">
        <w:tc>
          <w:tcPr>
            <w:tcW w:w="9864" w:type="dxa"/>
            <w:gridSpan w:val="3"/>
            <w:shd w:val="clear" w:color="auto" w:fill="BDD6EE" w:themeFill="accent1" w:themeFillTint="66"/>
          </w:tcPr>
          <w:p w14:paraId="0091B134" w14:textId="77777777" w:rsidR="002C23DA" w:rsidRDefault="002C23DA" w:rsidP="00023699">
            <w:pPr>
              <w:pStyle w:val="3GPPText"/>
              <w:spacing w:before="0" w:after="0" w:line="240" w:lineRule="auto"/>
              <w:jc w:val="left"/>
            </w:pPr>
            <w:r w:rsidRPr="00E80209">
              <w:rPr>
                <w:sz w:val="20"/>
              </w:rPr>
              <w:t>FR 1, fc = 4 GHz, SCS = 15 kHz</w:t>
            </w:r>
            <w:r>
              <w:rPr>
                <w:sz w:val="20"/>
              </w:rPr>
              <w:t>, CFO = 600 Hz</w:t>
            </w:r>
          </w:p>
        </w:tc>
      </w:tr>
      <w:tr w:rsidR="002C23DA" w14:paraId="32E069E4" w14:textId="77777777" w:rsidTr="00D45817">
        <w:tc>
          <w:tcPr>
            <w:tcW w:w="3288" w:type="dxa"/>
          </w:tcPr>
          <w:p w14:paraId="0CD04CA5" w14:textId="77777777" w:rsidR="002C23DA" w:rsidRDefault="002C23DA" w:rsidP="00023699">
            <w:pPr>
              <w:pStyle w:val="3GPPText"/>
              <w:spacing w:before="0" w:after="0"/>
              <w:ind w:left="-113"/>
              <w:jc w:val="center"/>
            </w:pPr>
            <w:r w:rsidRPr="00214331">
              <w:rPr>
                <w:noProof/>
              </w:rPr>
              <w:drawing>
                <wp:inline distT="0" distB="0" distL="0" distR="0" wp14:anchorId="637C9ED7" wp14:editId="3EE68EF3">
                  <wp:extent cx="2014449" cy="1512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4449" cy="1512000"/>
                          </a:xfrm>
                          <a:prstGeom prst="rect">
                            <a:avLst/>
                          </a:prstGeom>
                          <a:noFill/>
                          <a:ln>
                            <a:noFill/>
                          </a:ln>
                        </pic:spPr>
                      </pic:pic>
                    </a:graphicData>
                  </a:graphic>
                </wp:inline>
              </w:drawing>
            </w:r>
          </w:p>
        </w:tc>
        <w:tc>
          <w:tcPr>
            <w:tcW w:w="3288" w:type="dxa"/>
          </w:tcPr>
          <w:p w14:paraId="2E190E37" w14:textId="77777777" w:rsidR="002C23DA" w:rsidRDefault="002C23DA" w:rsidP="00023699">
            <w:pPr>
              <w:pStyle w:val="3GPPText"/>
              <w:spacing w:before="0" w:after="0"/>
              <w:ind w:left="-140"/>
              <w:jc w:val="center"/>
            </w:pPr>
            <w:r w:rsidRPr="00214331">
              <w:rPr>
                <w:noProof/>
              </w:rPr>
              <w:drawing>
                <wp:inline distT="0" distB="0" distL="0" distR="0" wp14:anchorId="2E06C8E2" wp14:editId="55556050">
                  <wp:extent cx="2014449" cy="1512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14449" cy="1512000"/>
                          </a:xfrm>
                          <a:prstGeom prst="rect">
                            <a:avLst/>
                          </a:prstGeom>
                          <a:noFill/>
                          <a:ln>
                            <a:noFill/>
                          </a:ln>
                        </pic:spPr>
                      </pic:pic>
                    </a:graphicData>
                  </a:graphic>
                </wp:inline>
              </w:drawing>
            </w:r>
          </w:p>
        </w:tc>
        <w:tc>
          <w:tcPr>
            <w:tcW w:w="3288" w:type="dxa"/>
          </w:tcPr>
          <w:p w14:paraId="12431745" w14:textId="77777777" w:rsidR="002C23DA" w:rsidRDefault="002C23DA" w:rsidP="00023699">
            <w:pPr>
              <w:pStyle w:val="3GPPText"/>
              <w:spacing w:before="0" w:after="0"/>
              <w:ind w:left="-26"/>
              <w:jc w:val="center"/>
            </w:pPr>
            <w:r w:rsidRPr="000367BD">
              <w:rPr>
                <w:noProof/>
              </w:rPr>
              <w:drawing>
                <wp:inline distT="0" distB="0" distL="0" distR="0" wp14:anchorId="475CD193" wp14:editId="4EE0DF8D">
                  <wp:extent cx="2014449" cy="1512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14449" cy="1512000"/>
                          </a:xfrm>
                          <a:prstGeom prst="rect">
                            <a:avLst/>
                          </a:prstGeom>
                          <a:noFill/>
                          <a:ln>
                            <a:noFill/>
                          </a:ln>
                        </pic:spPr>
                      </pic:pic>
                    </a:graphicData>
                  </a:graphic>
                </wp:inline>
              </w:drawing>
            </w:r>
          </w:p>
        </w:tc>
      </w:tr>
      <w:tr w:rsidR="002C23DA" w14:paraId="68A4E3AB" w14:textId="77777777" w:rsidTr="00D45817">
        <w:tc>
          <w:tcPr>
            <w:tcW w:w="9864" w:type="dxa"/>
            <w:gridSpan w:val="3"/>
            <w:shd w:val="clear" w:color="auto" w:fill="BDD6EE" w:themeFill="accent1" w:themeFillTint="66"/>
          </w:tcPr>
          <w:p w14:paraId="664B0FAA" w14:textId="77777777" w:rsidR="002C23DA" w:rsidRDefault="002C23DA" w:rsidP="00023699">
            <w:pPr>
              <w:pStyle w:val="3GPPText"/>
              <w:spacing w:before="0" w:after="0"/>
              <w:jc w:val="left"/>
            </w:pPr>
            <w:r w:rsidRPr="00E80209">
              <w:rPr>
                <w:sz w:val="20"/>
              </w:rPr>
              <w:t xml:space="preserve">FR </w:t>
            </w:r>
            <w:r>
              <w:rPr>
                <w:sz w:val="20"/>
              </w:rPr>
              <w:t>2</w:t>
            </w:r>
            <w:r w:rsidRPr="00E80209">
              <w:rPr>
                <w:sz w:val="20"/>
              </w:rPr>
              <w:t xml:space="preserve">, fc = </w:t>
            </w:r>
            <w:r>
              <w:rPr>
                <w:sz w:val="20"/>
              </w:rPr>
              <w:t>30</w:t>
            </w:r>
            <w:r w:rsidRPr="00E80209">
              <w:rPr>
                <w:sz w:val="20"/>
              </w:rPr>
              <w:t xml:space="preserve"> GHz, </w:t>
            </w:r>
            <w:r>
              <w:rPr>
                <w:sz w:val="20"/>
              </w:rPr>
              <w:t>SCS = 60</w:t>
            </w:r>
            <w:r w:rsidRPr="00E80209">
              <w:rPr>
                <w:sz w:val="20"/>
              </w:rPr>
              <w:t xml:space="preserve"> kHz</w:t>
            </w:r>
            <w:r>
              <w:rPr>
                <w:sz w:val="20"/>
              </w:rPr>
              <w:t>, CFO = 4.5 kHz</w:t>
            </w:r>
          </w:p>
        </w:tc>
      </w:tr>
      <w:tr w:rsidR="002C23DA" w14:paraId="5E286BC7" w14:textId="77777777" w:rsidTr="00D45817">
        <w:tc>
          <w:tcPr>
            <w:tcW w:w="3288" w:type="dxa"/>
          </w:tcPr>
          <w:p w14:paraId="18BEFB14" w14:textId="77777777" w:rsidR="002C23DA" w:rsidRDefault="002C23DA" w:rsidP="00023699">
            <w:pPr>
              <w:pStyle w:val="3GPPText"/>
              <w:spacing w:before="0" w:after="0"/>
              <w:ind w:left="-113"/>
              <w:jc w:val="center"/>
            </w:pPr>
            <w:r w:rsidRPr="001125F2">
              <w:rPr>
                <w:noProof/>
              </w:rPr>
              <w:lastRenderedPageBreak/>
              <w:drawing>
                <wp:inline distT="0" distB="0" distL="0" distR="0" wp14:anchorId="23ECF453" wp14:editId="5465CE4C">
                  <wp:extent cx="2017911" cy="1512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17911" cy="1512000"/>
                          </a:xfrm>
                          <a:prstGeom prst="rect">
                            <a:avLst/>
                          </a:prstGeom>
                          <a:noFill/>
                          <a:ln>
                            <a:noFill/>
                          </a:ln>
                        </pic:spPr>
                      </pic:pic>
                    </a:graphicData>
                  </a:graphic>
                </wp:inline>
              </w:drawing>
            </w:r>
          </w:p>
        </w:tc>
        <w:tc>
          <w:tcPr>
            <w:tcW w:w="3288" w:type="dxa"/>
          </w:tcPr>
          <w:p w14:paraId="71B2ED94" w14:textId="77777777" w:rsidR="002C23DA" w:rsidRDefault="002C23DA" w:rsidP="00023699">
            <w:pPr>
              <w:pStyle w:val="3GPPText"/>
              <w:spacing w:before="0" w:after="0"/>
              <w:ind w:left="-140"/>
              <w:jc w:val="center"/>
            </w:pPr>
            <w:r w:rsidRPr="00627F0B">
              <w:rPr>
                <w:noProof/>
              </w:rPr>
              <w:drawing>
                <wp:inline distT="0" distB="0" distL="0" distR="0" wp14:anchorId="60A811A6" wp14:editId="2AB9F78E">
                  <wp:extent cx="2014448" cy="15120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14448" cy="1512000"/>
                          </a:xfrm>
                          <a:prstGeom prst="rect">
                            <a:avLst/>
                          </a:prstGeom>
                          <a:noFill/>
                          <a:ln>
                            <a:noFill/>
                          </a:ln>
                        </pic:spPr>
                      </pic:pic>
                    </a:graphicData>
                  </a:graphic>
                </wp:inline>
              </w:drawing>
            </w:r>
          </w:p>
        </w:tc>
        <w:tc>
          <w:tcPr>
            <w:tcW w:w="3288" w:type="dxa"/>
          </w:tcPr>
          <w:p w14:paraId="78513342" w14:textId="77777777" w:rsidR="002C23DA" w:rsidRDefault="002C23DA" w:rsidP="00023699">
            <w:pPr>
              <w:pStyle w:val="3GPPText"/>
              <w:spacing w:before="0" w:after="0"/>
              <w:ind w:left="-168"/>
              <w:jc w:val="center"/>
            </w:pPr>
            <w:r w:rsidRPr="00627F0B">
              <w:rPr>
                <w:noProof/>
              </w:rPr>
              <w:drawing>
                <wp:inline distT="0" distB="0" distL="0" distR="0" wp14:anchorId="3B5ACBCB" wp14:editId="2548EFFB">
                  <wp:extent cx="2014448" cy="15120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14448" cy="1512000"/>
                          </a:xfrm>
                          <a:prstGeom prst="rect">
                            <a:avLst/>
                          </a:prstGeom>
                          <a:noFill/>
                          <a:ln>
                            <a:noFill/>
                          </a:ln>
                        </pic:spPr>
                      </pic:pic>
                    </a:graphicData>
                  </a:graphic>
                </wp:inline>
              </w:drawing>
            </w:r>
          </w:p>
        </w:tc>
      </w:tr>
    </w:tbl>
    <w:p w14:paraId="4FBB946C" w14:textId="77777777" w:rsidR="002C23DA" w:rsidRDefault="002C23DA" w:rsidP="002C23DA">
      <w:pPr>
        <w:pStyle w:val="Caption"/>
        <w:jc w:val="center"/>
      </w:pPr>
      <w:bookmarkStart w:id="5" w:name="_Ref4766227"/>
      <w:r>
        <w:t xml:space="preserve">Figure </w:t>
      </w:r>
      <w:r>
        <w:fldChar w:fldCharType="begin"/>
      </w:r>
      <w:r>
        <w:instrText xml:space="preserve"> SEQ Figure \* ARABIC </w:instrText>
      </w:r>
      <w:r>
        <w:fldChar w:fldCharType="separate"/>
      </w:r>
      <w:r w:rsidR="00FF4459">
        <w:rPr>
          <w:noProof/>
        </w:rPr>
        <w:t>5</w:t>
      </w:r>
      <w:r>
        <w:fldChar w:fldCharType="end"/>
      </w:r>
      <w:bookmarkEnd w:id="5"/>
      <w:r>
        <w:t>: Correlation alias peaks caused by CFO</w:t>
      </w:r>
    </w:p>
    <w:p w14:paraId="6A39D8FC" w14:textId="77777777" w:rsidR="002C23DA" w:rsidRDefault="002C23DA" w:rsidP="002C23DA">
      <w:pPr>
        <w:pStyle w:val="3GPPAgreements"/>
        <w:numPr>
          <w:ilvl w:val="0"/>
          <w:numId w:val="21"/>
        </w:numPr>
        <w:ind w:left="0"/>
      </w:pPr>
    </w:p>
    <w:p w14:paraId="48462F03" w14:textId="77777777" w:rsidR="002C23DA" w:rsidRPr="00F91EFB" w:rsidRDefault="002C23DA" w:rsidP="002C23DA">
      <w:pPr>
        <w:pStyle w:val="3GPPAgreements"/>
        <w:numPr>
          <w:ilvl w:val="1"/>
          <w:numId w:val="12"/>
        </w:numPr>
        <w:rPr>
          <w:b/>
        </w:rPr>
      </w:pPr>
      <w:r w:rsidRPr="00420A42">
        <w:rPr>
          <w:b/>
          <w:lang w:val="en-GB"/>
        </w:rPr>
        <w:t>Staggered pattern should be limited in time in order to decrease the impact of CFO on time domain autocorrelation function.</w:t>
      </w:r>
    </w:p>
    <w:p w14:paraId="47865C68" w14:textId="77777777" w:rsidR="002C23DA" w:rsidRPr="00F91EFB" w:rsidRDefault="002C23DA" w:rsidP="002C23DA">
      <w:pPr>
        <w:pStyle w:val="3GPPText"/>
      </w:pPr>
    </w:p>
    <w:p w14:paraId="7B1468AF" w14:textId="5EF16BD4" w:rsidR="00002B79" w:rsidRDefault="000E33B7" w:rsidP="002C23DA">
      <w:pPr>
        <w:pStyle w:val="3GPPText"/>
      </w:pPr>
      <w:r>
        <w:t xml:space="preserve">Based on </w:t>
      </w:r>
      <w:r w:rsidR="005D15E4" w:rsidRPr="007F3093">
        <w:t>above</w:t>
      </w:r>
      <w:r>
        <w:t xml:space="preserve"> observation</w:t>
      </w:r>
      <w:r w:rsidR="005D15E4" w:rsidRPr="007F3093">
        <w:t>, we suggest to support comb-</w:t>
      </w:r>
      <w:proofErr w:type="spellStart"/>
      <w:r w:rsidR="00E81D3C" w:rsidRPr="00A74AA0">
        <w:rPr>
          <w:i/>
        </w:rPr>
        <w:t>N</w:t>
      </w:r>
      <w:r w:rsidR="00E81D3C" w:rsidRPr="00A74AA0">
        <w:rPr>
          <w:i/>
          <w:vertAlign w:val="subscript"/>
        </w:rPr>
        <w:t>comb</w:t>
      </w:r>
      <w:proofErr w:type="spellEnd"/>
      <w:r w:rsidR="005D15E4" w:rsidRPr="007F3093">
        <w:t xml:space="preserve"> structure in frequency for DL PRS</w:t>
      </w:r>
      <w:r w:rsidR="00A00A8E" w:rsidRPr="007F3093">
        <w:t xml:space="preserve">, where </w:t>
      </w:r>
      <w:proofErr w:type="spellStart"/>
      <w:r w:rsidR="00E81D3C" w:rsidRPr="00A74AA0">
        <w:rPr>
          <w:i/>
        </w:rPr>
        <w:t>N</w:t>
      </w:r>
      <w:r w:rsidR="00E81D3C" w:rsidRPr="00A74AA0">
        <w:rPr>
          <w:i/>
          <w:vertAlign w:val="subscript"/>
        </w:rPr>
        <w:t>comb</w:t>
      </w:r>
      <w:proofErr w:type="spellEnd"/>
      <w:r w:rsidR="00A00A8E" w:rsidRPr="007F3093">
        <w:t xml:space="preserve"> = {1, 2, 3, 4}.</w:t>
      </w:r>
      <w:r w:rsidR="0047698B">
        <w:t xml:space="preserve"> T</w:t>
      </w:r>
      <w:r w:rsidR="00B0002E">
        <w:t>ime occupation</w:t>
      </w:r>
      <w:r w:rsidR="002B79B1">
        <w:t xml:space="preserve"> </w:t>
      </w:r>
      <w:r w:rsidR="00B35D82">
        <w:t>of</w:t>
      </w:r>
      <w:r w:rsidR="0047698B">
        <w:t xml:space="preserve"> a single DL PRS resource </w:t>
      </w:r>
      <w:r w:rsidR="005B3004" w:rsidRPr="007F3093">
        <w:t>consist</w:t>
      </w:r>
      <w:r w:rsidR="00B0002E">
        <w:t>s</w:t>
      </w:r>
      <w:r w:rsidR="005B3004" w:rsidRPr="007F3093">
        <w:t xml:space="preserve"> of </w:t>
      </w:r>
      <w:proofErr w:type="spellStart"/>
      <w:r w:rsidR="002B79B1" w:rsidRPr="00A74AA0">
        <w:rPr>
          <w:i/>
        </w:rPr>
        <w:t>N</w:t>
      </w:r>
      <w:r w:rsidR="002B79B1" w:rsidRPr="00A74AA0">
        <w:rPr>
          <w:i/>
          <w:vertAlign w:val="subscript"/>
        </w:rPr>
        <w:t>comb</w:t>
      </w:r>
      <w:r w:rsidR="00555EDB">
        <w:t>∙X</w:t>
      </w:r>
      <w:proofErr w:type="spellEnd"/>
      <w:r w:rsidR="00555EDB">
        <w:t xml:space="preserve"> </w:t>
      </w:r>
      <w:r w:rsidR="005B3004">
        <w:t xml:space="preserve">consecutive </w:t>
      </w:r>
      <w:r w:rsidR="00A332E5">
        <w:t>symbols</w:t>
      </w:r>
      <w:r w:rsidR="00555EDB">
        <w:t xml:space="preserve">, X – </w:t>
      </w:r>
      <w:r w:rsidR="00E84715">
        <w:t xml:space="preserve">configurable </w:t>
      </w:r>
      <w:r w:rsidR="00555EDB">
        <w:t>natural number</w:t>
      </w:r>
      <w:r w:rsidR="005B3004">
        <w:t>.</w:t>
      </w:r>
      <w:r w:rsidR="00002B79">
        <w:t xml:space="preserve"> </w:t>
      </w:r>
      <w:r w:rsidR="00002B79">
        <w:fldChar w:fldCharType="begin"/>
      </w:r>
      <w:r w:rsidR="00002B79">
        <w:instrText xml:space="preserve"> REF _Ref4845924 \h </w:instrText>
      </w:r>
      <w:r w:rsidR="00002B79">
        <w:fldChar w:fldCharType="separate"/>
      </w:r>
      <w:r w:rsidR="00FF4459">
        <w:t xml:space="preserve">Figure </w:t>
      </w:r>
      <w:r w:rsidR="00FF4459">
        <w:rPr>
          <w:noProof/>
        </w:rPr>
        <w:t>6</w:t>
      </w:r>
      <w:r w:rsidR="00002B79">
        <w:fldChar w:fldCharType="end"/>
      </w:r>
      <w:r w:rsidR="00002B79">
        <w:t xml:space="preserve"> depicts </w:t>
      </w:r>
      <w:r>
        <w:t xml:space="preserve">suitable sets </w:t>
      </w:r>
      <w:r w:rsidR="00002B79">
        <w:t>of comb-</w:t>
      </w:r>
      <w:r w:rsidR="00002B79" w:rsidRPr="003F1132">
        <w:rPr>
          <w:i/>
        </w:rPr>
        <w:t>N</w:t>
      </w:r>
      <w:r w:rsidR="00002B79">
        <w:t xml:space="preserve"> patterns.</w:t>
      </w:r>
    </w:p>
    <w:p w14:paraId="0878E9B9" w14:textId="42A7695F" w:rsidR="00002B79" w:rsidRDefault="009D3AFC" w:rsidP="00002B79">
      <w:pPr>
        <w:pStyle w:val="3GPPText"/>
        <w:ind w:left="360"/>
        <w:jc w:val="center"/>
      </w:pPr>
      <w:r>
        <w:object w:dxaOrig="8566" w:dyaOrig="5926" w14:anchorId="614BBEC8">
          <v:shape id="_x0000_i1027" type="#_x0000_t75" style="width:274.85pt;height:189.7pt" o:ole="">
            <v:imagedata r:id="rId29" o:title=""/>
          </v:shape>
          <o:OLEObject Type="Embed" ProgID="Visio.Drawing.15" ShapeID="_x0000_i1027" DrawAspect="Content" ObjectID="_1615765499" r:id="rId30"/>
        </w:object>
      </w:r>
    </w:p>
    <w:p w14:paraId="21AB1296" w14:textId="77777777" w:rsidR="00002B79" w:rsidRDefault="00002B79" w:rsidP="00002B79">
      <w:pPr>
        <w:pStyle w:val="Caption"/>
        <w:jc w:val="center"/>
      </w:pPr>
      <w:bookmarkStart w:id="6" w:name="_Ref4845924"/>
      <w:r>
        <w:t xml:space="preserve">Figure </w:t>
      </w:r>
      <w:r>
        <w:fldChar w:fldCharType="begin"/>
      </w:r>
      <w:r>
        <w:instrText xml:space="preserve"> SEQ Figure \* ARABIC </w:instrText>
      </w:r>
      <w:r>
        <w:fldChar w:fldCharType="separate"/>
      </w:r>
      <w:r w:rsidR="00FF4459">
        <w:rPr>
          <w:noProof/>
        </w:rPr>
        <w:t>6</w:t>
      </w:r>
      <w:r>
        <w:fldChar w:fldCharType="end"/>
      </w:r>
      <w:bookmarkEnd w:id="6"/>
      <w:r>
        <w:t>: PRB mapping pattern of DL PRS mapping</w:t>
      </w:r>
    </w:p>
    <w:p w14:paraId="179116E7" w14:textId="77777777" w:rsidR="00002B79" w:rsidRPr="00002B79" w:rsidRDefault="00002B79" w:rsidP="002C23DA">
      <w:pPr>
        <w:pStyle w:val="3GPPText"/>
        <w:rPr>
          <w:lang w:val="en-GB"/>
        </w:rPr>
      </w:pPr>
    </w:p>
    <w:p w14:paraId="169467F5" w14:textId="0F7FD157" w:rsidR="007E3476" w:rsidRDefault="000E33B7" w:rsidP="003A7104">
      <w:pPr>
        <w:pStyle w:val="3GPPText"/>
      </w:pPr>
      <w:r>
        <w:t>T</w:t>
      </w:r>
      <w:r w:rsidR="00002B79" w:rsidRPr="003C339A">
        <w:t xml:space="preserve">he number </w:t>
      </w:r>
      <w:r w:rsidR="00E84715">
        <w:t xml:space="preserve">of </w:t>
      </w:r>
      <w:r w:rsidR="00002B79" w:rsidRPr="003C339A">
        <w:t xml:space="preserve">beams for DL PRS signal transmission </w:t>
      </w:r>
      <w:r w:rsidR="009E1AE7">
        <w:t xml:space="preserve">within Resource Set can be designated as </w:t>
      </w:r>
      <w:r w:rsidR="00AE27C8" w:rsidRPr="003C339A">
        <w:t>N</w:t>
      </w:r>
      <w:r w:rsidR="00AE27C8" w:rsidRPr="003F1132">
        <w:rPr>
          <w:vertAlign w:val="subscript"/>
        </w:rPr>
        <w:t>PRS_BEAM</w:t>
      </w:r>
      <w:r w:rsidR="00002B79" w:rsidRPr="003C339A">
        <w:t>.</w:t>
      </w:r>
      <w:r w:rsidR="00C30073" w:rsidRPr="003C339A">
        <w:t xml:space="preserve"> </w:t>
      </w:r>
      <w:r w:rsidR="007B7DFC">
        <w:t xml:space="preserve">Each beam is assigned with unique DL PRS resource, and the total number of occupied </w:t>
      </w:r>
      <w:r w:rsidR="009E1AE7">
        <w:t xml:space="preserve">symbols is </w:t>
      </w:r>
      <w:r w:rsidR="007B7DFC">
        <w:t xml:space="preserve">equal to </w:t>
      </w:r>
      <w:proofErr w:type="spellStart"/>
      <w:r w:rsidR="007B7DFC" w:rsidRPr="00A74AA0">
        <w:rPr>
          <w:i/>
        </w:rPr>
        <w:t>N</w:t>
      </w:r>
      <w:r w:rsidR="007B7DFC" w:rsidRPr="00A74AA0">
        <w:rPr>
          <w:i/>
          <w:vertAlign w:val="subscript"/>
        </w:rPr>
        <w:t>comb</w:t>
      </w:r>
      <w:proofErr w:type="spellEnd"/>
      <w:r w:rsidR="007B7DFC">
        <w:t>∙</w:t>
      </w:r>
      <m:oMath>
        <m:r>
          <w:rPr>
            <w:rFonts w:ascii="Cambria Math" w:hAnsi="Cambria Math"/>
          </w:rPr>
          <m:t>X</m:t>
        </m:r>
      </m:oMath>
      <w:r w:rsidR="007B7DFC">
        <w:t>∙</w:t>
      </w:r>
      <w:r w:rsidR="007B7DFC" w:rsidRPr="003C339A">
        <w:t>N</w:t>
      </w:r>
      <w:r w:rsidR="007B7DFC" w:rsidRPr="009B2490">
        <w:rPr>
          <w:vertAlign w:val="subscript"/>
        </w:rPr>
        <w:t>PRS_BEAM</w:t>
      </w:r>
      <w:r w:rsidR="007B7DFC">
        <w:t>.</w:t>
      </w:r>
      <w:r w:rsidR="00C17898">
        <w:t xml:space="preserve"> </w:t>
      </w:r>
      <w:r w:rsidR="003A7104">
        <w:fldChar w:fldCharType="begin"/>
      </w:r>
      <w:r w:rsidR="003A7104">
        <w:instrText xml:space="preserve"> REF _Ref5098466 \h  \* MERGEFORMAT </w:instrText>
      </w:r>
      <w:r w:rsidR="003A7104">
        <w:fldChar w:fldCharType="separate"/>
      </w:r>
      <w:r w:rsidR="00FF4459" w:rsidRPr="00FF4459">
        <w:t>Figure 7</w:t>
      </w:r>
      <w:r w:rsidR="003A7104">
        <w:fldChar w:fldCharType="end"/>
      </w:r>
      <w:r w:rsidR="003A7104">
        <w:t xml:space="preserve"> </w:t>
      </w:r>
      <w:r w:rsidR="007E3476">
        <w:t>depicts an example of DL PRS mapping pattern</w:t>
      </w:r>
      <w:r w:rsidR="003E59CB">
        <w:t xml:space="preserve"> with </w:t>
      </w:r>
      <w:r w:rsidR="00DA3CAB">
        <w:t xml:space="preserve">2 and </w:t>
      </w:r>
      <w:r w:rsidR="003E59CB">
        <w:t>4 beams</w:t>
      </w:r>
      <w:r w:rsidR="007E3476">
        <w:t>.</w:t>
      </w:r>
    </w:p>
    <w:bookmarkStart w:id="7" w:name="_Ref4847485"/>
    <w:p w14:paraId="296AA268" w14:textId="7A8132BC" w:rsidR="00525218" w:rsidRDefault="009E0357" w:rsidP="00525218">
      <w:pPr>
        <w:pStyle w:val="3GPPText"/>
        <w:jc w:val="center"/>
      </w:pPr>
      <w:r>
        <w:object w:dxaOrig="11146" w:dyaOrig="5927" w14:anchorId="29ADCDCE">
          <v:shape id="_x0000_i1028" type="#_x0000_t75" style="width:345.6pt;height:183.45pt" o:ole="">
            <v:imagedata r:id="rId31" o:title=""/>
          </v:shape>
          <o:OLEObject Type="Embed" ProgID="Visio.Drawing.15" ShapeID="_x0000_i1028" DrawAspect="Content" ObjectID="_1615765500" r:id="rId32"/>
        </w:object>
      </w:r>
    </w:p>
    <w:p w14:paraId="166DA4A4" w14:textId="1EA1D4EA" w:rsidR="007F3093" w:rsidRPr="001A7978" w:rsidRDefault="007F3093" w:rsidP="00525218">
      <w:pPr>
        <w:pStyle w:val="3GPPText"/>
        <w:jc w:val="center"/>
        <w:rPr>
          <w:b/>
          <w:bCs/>
          <w:sz w:val="20"/>
          <w:lang w:val="en-GB"/>
        </w:rPr>
      </w:pPr>
      <w:bookmarkStart w:id="8" w:name="_Ref5098466"/>
      <w:r w:rsidRPr="001A7978">
        <w:rPr>
          <w:b/>
          <w:bCs/>
          <w:sz w:val="20"/>
          <w:lang w:val="en-GB"/>
        </w:rPr>
        <w:t xml:space="preserve">Figure </w:t>
      </w:r>
      <w:r w:rsidRPr="001A7978">
        <w:rPr>
          <w:b/>
          <w:bCs/>
          <w:sz w:val="20"/>
          <w:lang w:val="en-GB"/>
        </w:rPr>
        <w:fldChar w:fldCharType="begin"/>
      </w:r>
      <w:r w:rsidRPr="001A7978">
        <w:rPr>
          <w:b/>
          <w:bCs/>
          <w:sz w:val="20"/>
          <w:lang w:val="en-GB"/>
        </w:rPr>
        <w:instrText xml:space="preserve"> SEQ Figure \* ARABIC </w:instrText>
      </w:r>
      <w:r w:rsidRPr="001A7978">
        <w:rPr>
          <w:b/>
          <w:bCs/>
          <w:sz w:val="20"/>
          <w:lang w:val="en-GB"/>
        </w:rPr>
        <w:fldChar w:fldCharType="separate"/>
      </w:r>
      <w:r w:rsidR="00FF4459">
        <w:rPr>
          <w:b/>
          <w:bCs/>
          <w:noProof/>
          <w:sz w:val="20"/>
          <w:lang w:val="en-GB"/>
        </w:rPr>
        <w:t>7</w:t>
      </w:r>
      <w:r w:rsidRPr="001A7978">
        <w:rPr>
          <w:b/>
          <w:bCs/>
          <w:sz w:val="20"/>
          <w:lang w:val="en-GB"/>
        </w:rPr>
        <w:fldChar w:fldCharType="end"/>
      </w:r>
      <w:bookmarkEnd w:id="7"/>
      <w:bookmarkEnd w:id="8"/>
      <w:r w:rsidRPr="001A7978">
        <w:rPr>
          <w:b/>
          <w:bCs/>
          <w:sz w:val="20"/>
          <w:lang w:val="en-GB"/>
        </w:rPr>
        <w:t xml:space="preserve">: DL PRS </w:t>
      </w:r>
      <w:r w:rsidR="00C17898">
        <w:rPr>
          <w:b/>
          <w:bCs/>
          <w:sz w:val="20"/>
          <w:lang w:val="en-GB"/>
        </w:rPr>
        <w:t xml:space="preserve">Resource Set </w:t>
      </w:r>
      <w:r w:rsidR="000712EE" w:rsidRPr="001A7978">
        <w:rPr>
          <w:b/>
          <w:bCs/>
          <w:sz w:val="20"/>
          <w:lang w:val="en-GB"/>
        </w:rPr>
        <w:t>example</w:t>
      </w:r>
    </w:p>
    <w:p w14:paraId="500D2AE5" w14:textId="77777777" w:rsidR="000712EE" w:rsidRDefault="000712EE" w:rsidP="00316F4A">
      <w:pPr>
        <w:pStyle w:val="3GPPText"/>
        <w:rPr>
          <w:lang w:val="en-GB"/>
        </w:rPr>
      </w:pPr>
    </w:p>
    <w:p w14:paraId="20AC8A71" w14:textId="358EBE9D" w:rsidR="005734A0" w:rsidRDefault="000A36A4" w:rsidP="00316F4A">
      <w:pPr>
        <w:pStyle w:val="3GPPText"/>
        <w:rPr>
          <w:lang w:val="en-GB"/>
        </w:rPr>
      </w:pPr>
      <w:r w:rsidRPr="000A36A4">
        <w:rPr>
          <w:szCs w:val="22"/>
        </w:rPr>
        <w:fldChar w:fldCharType="begin"/>
      </w:r>
      <w:r w:rsidRPr="000A36A4">
        <w:rPr>
          <w:szCs w:val="22"/>
        </w:rPr>
        <w:instrText xml:space="preserve"> REF _Ref4855174 \h  \* MERGEFORMAT </w:instrText>
      </w:r>
      <w:r w:rsidRPr="000A36A4">
        <w:rPr>
          <w:szCs w:val="22"/>
        </w:rPr>
      </w:r>
      <w:r w:rsidRPr="000A36A4">
        <w:rPr>
          <w:szCs w:val="22"/>
        </w:rPr>
        <w:fldChar w:fldCharType="separate"/>
      </w:r>
      <w:r w:rsidR="00FF4459" w:rsidRPr="00FF4459">
        <w:rPr>
          <w:bCs/>
          <w:szCs w:val="22"/>
          <w:lang w:val="en-GB"/>
        </w:rPr>
        <w:t xml:space="preserve">Figure </w:t>
      </w:r>
      <w:r w:rsidR="00FF4459" w:rsidRPr="00FF4459">
        <w:rPr>
          <w:bCs/>
          <w:noProof/>
          <w:szCs w:val="22"/>
          <w:lang w:val="en-GB"/>
        </w:rPr>
        <w:t>8</w:t>
      </w:r>
      <w:r w:rsidRPr="000A36A4">
        <w:rPr>
          <w:szCs w:val="22"/>
        </w:rPr>
        <w:fldChar w:fldCharType="end"/>
      </w:r>
      <w:r w:rsidRPr="000A36A4">
        <w:rPr>
          <w:szCs w:val="22"/>
        </w:rPr>
        <w:t xml:space="preserve"> illustrates</w:t>
      </w:r>
      <w:r>
        <w:t xml:space="preserve"> an example of DL PRS mapping pattern configuration, </w:t>
      </w:r>
      <w:r w:rsidR="008965EE">
        <w:rPr>
          <w:lang w:val="en-GB"/>
        </w:rPr>
        <w:t xml:space="preserve">where </w:t>
      </w:r>
      <w:r w:rsidR="005734A0">
        <w:rPr>
          <w:lang w:val="en-GB"/>
        </w:rPr>
        <w:t>following parameters</w:t>
      </w:r>
      <w:r w:rsidR="009E1AE7">
        <w:rPr>
          <w:lang w:val="en-GB"/>
        </w:rPr>
        <w:t xml:space="preserve"> are introduced</w:t>
      </w:r>
      <w:r w:rsidR="005734A0">
        <w:rPr>
          <w:lang w:val="en-GB"/>
        </w:rPr>
        <w:t>:</w:t>
      </w:r>
    </w:p>
    <w:p w14:paraId="51CB34CB" w14:textId="0C121113" w:rsidR="000A36A4" w:rsidRDefault="00332858" w:rsidP="000A36A4">
      <w:pPr>
        <w:pStyle w:val="3GPPAgreements"/>
      </w:pPr>
      <w:r>
        <w:t>F</w:t>
      </w:r>
      <w:r w:rsidR="00B0002E">
        <w:t xml:space="preserve">requency </w:t>
      </w:r>
      <w:r w:rsidR="00244218">
        <w:t xml:space="preserve">shift </w:t>
      </w:r>
      <w:r>
        <w:t>for comb frequency pattern</w:t>
      </w:r>
    </w:p>
    <w:p w14:paraId="07FE8B5E" w14:textId="2AFA11C4" w:rsidR="000A36A4" w:rsidRDefault="00332858" w:rsidP="000A36A4">
      <w:pPr>
        <w:pStyle w:val="3GPPAgreements"/>
      </w:pPr>
      <w:r w:rsidRPr="000A36A4">
        <w:t>T</w:t>
      </w:r>
      <w:r w:rsidR="00B0002E" w:rsidRPr="000A36A4">
        <w:t xml:space="preserve">ime </w:t>
      </w:r>
      <w:r w:rsidR="00AB0EEF" w:rsidRPr="000A36A4">
        <w:t>offset</w:t>
      </w:r>
      <w:r w:rsidR="00454DC4">
        <w:t xml:space="preserve"> for DL PRS Resource Set</w:t>
      </w:r>
    </w:p>
    <w:p w14:paraId="36F7F9D2" w14:textId="7A80B7AD" w:rsidR="00052497" w:rsidRDefault="00454DC4" w:rsidP="00052497">
      <w:pPr>
        <w:pStyle w:val="3GPPAgreements"/>
      </w:pPr>
      <w:r>
        <w:t>DL PRS Resource t</w:t>
      </w:r>
      <w:r w:rsidR="00052497" w:rsidRPr="000A36A4">
        <w:t>ime offset</w:t>
      </w:r>
    </w:p>
    <w:p w14:paraId="37BBB412" w14:textId="77777777" w:rsidR="00052497" w:rsidRPr="00E26F8B" w:rsidRDefault="00052497" w:rsidP="003F1132">
      <w:pPr>
        <w:pStyle w:val="3GPPAgreements"/>
        <w:numPr>
          <w:ilvl w:val="0"/>
          <w:numId w:val="0"/>
        </w:numPr>
        <w:ind w:left="284" w:hanging="284"/>
      </w:pPr>
    </w:p>
    <w:p w14:paraId="7A2B43BA" w14:textId="551E6FCA" w:rsidR="002C23DA" w:rsidRDefault="003D0EBF" w:rsidP="001A7978">
      <w:pPr>
        <w:pStyle w:val="3GPPText"/>
        <w:jc w:val="center"/>
      </w:pPr>
      <w:r>
        <w:object w:dxaOrig="10215" w:dyaOrig="6825" w14:anchorId="3DEAE45E">
          <v:shape id="_x0000_i1029" type="#_x0000_t75" style="width:252.95pt;height:170.9pt" o:ole="">
            <v:imagedata r:id="rId33" o:title=""/>
          </v:shape>
          <o:OLEObject Type="Embed" ProgID="Visio.Drawing.15" ShapeID="_x0000_i1029" DrawAspect="Content" ObjectID="_1615765501" r:id="rId34"/>
        </w:object>
      </w:r>
    </w:p>
    <w:p w14:paraId="775CDF01" w14:textId="4FEE9A1C" w:rsidR="001A7978" w:rsidRPr="001A7978" w:rsidRDefault="001A7978" w:rsidP="001A7978">
      <w:pPr>
        <w:pStyle w:val="3GPPText"/>
        <w:jc w:val="center"/>
        <w:rPr>
          <w:b/>
          <w:bCs/>
          <w:sz w:val="20"/>
          <w:lang w:val="en-GB"/>
        </w:rPr>
      </w:pPr>
      <w:bookmarkStart w:id="9" w:name="_Ref4855174"/>
      <w:r w:rsidRPr="001A7978">
        <w:rPr>
          <w:b/>
          <w:bCs/>
          <w:sz w:val="20"/>
          <w:lang w:val="en-GB"/>
        </w:rPr>
        <w:t xml:space="preserve">Figure </w:t>
      </w:r>
      <w:r w:rsidRPr="001A7978">
        <w:rPr>
          <w:b/>
          <w:bCs/>
          <w:sz w:val="20"/>
          <w:lang w:val="en-GB"/>
        </w:rPr>
        <w:fldChar w:fldCharType="begin"/>
      </w:r>
      <w:r w:rsidRPr="001A7978">
        <w:rPr>
          <w:b/>
          <w:bCs/>
          <w:sz w:val="20"/>
          <w:lang w:val="en-GB"/>
        </w:rPr>
        <w:instrText xml:space="preserve"> SEQ Figure \* ARABIC </w:instrText>
      </w:r>
      <w:r w:rsidRPr="001A7978">
        <w:rPr>
          <w:b/>
          <w:bCs/>
          <w:sz w:val="20"/>
          <w:lang w:val="en-GB"/>
        </w:rPr>
        <w:fldChar w:fldCharType="separate"/>
      </w:r>
      <w:r w:rsidR="00FF4459">
        <w:rPr>
          <w:b/>
          <w:bCs/>
          <w:noProof/>
          <w:sz w:val="20"/>
          <w:lang w:val="en-GB"/>
        </w:rPr>
        <w:t>8</w:t>
      </w:r>
      <w:r w:rsidRPr="001A7978">
        <w:rPr>
          <w:b/>
          <w:bCs/>
          <w:sz w:val="20"/>
          <w:lang w:val="en-GB"/>
        </w:rPr>
        <w:fldChar w:fldCharType="end"/>
      </w:r>
      <w:bookmarkEnd w:id="9"/>
      <w:r w:rsidRPr="001A7978">
        <w:rPr>
          <w:b/>
          <w:bCs/>
          <w:sz w:val="20"/>
          <w:lang w:val="en-GB"/>
        </w:rPr>
        <w:t xml:space="preserve">: </w:t>
      </w:r>
      <w:r w:rsidR="003C339A">
        <w:rPr>
          <w:b/>
          <w:bCs/>
          <w:sz w:val="20"/>
          <w:lang w:val="en-GB"/>
        </w:rPr>
        <w:t xml:space="preserve">An example of </w:t>
      </w:r>
      <w:r w:rsidRPr="001A7978">
        <w:rPr>
          <w:b/>
          <w:bCs/>
          <w:sz w:val="20"/>
          <w:lang w:val="en-GB"/>
        </w:rPr>
        <w:t>DL PRS mapping</w:t>
      </w:r>
      <w:r w:rsidR="003C339A">
        <w:rPr>
          <w:b/>
          <w:bCs/>
          <w:sz w:val="20"/>
          <w:lang w:val="en-GB"/>
        </w:rPr>
        <w:t xml:space="preserve"> </w:t>
      </w:r>
      <w:r w:rsidR="003C339A" w:rsidRPr="001A7978">
        <w:rPr>
          <w:b/>
          <w:bCs/>
          <w:sz w:val="20"/>
          <w:lang w:val="en-GB"/>
        </w:rPr>
        <w:t xml:space="preserve">pattern </w:t>
      </w:r>
      <w:r w:rsidR="003C339A">
        <w:rPr>
          <w:b/>
          <w:bCs/>
          <w:sz w:val="20"/>
          <w:lang w:val="en-GB"/>
        </w:rPr>
        <w:t>determination</w:t>
      </w:r>
    </w:p>
    <w:p w14:paraId="06D93138" w14:textId="77777777" w:rsidR="00227535" w:rsidRPr="00120046" w:rsidRDefault="00227535" w:rsidP="00227535">
      <w:pPr>
        <w:pStyle w:val="3GPPText"/>
      </w:pPr>
    </w:p>
    <w:p w14:paraId="5541F527" w14:textId="77777777" w:rsidR="00227535" w:rsidRDefault="00227535" w:rsidP="00227535">
      <w:pPr>
        <w:pStyle w:val="3GPPAgreements"/>
        <w:numPr>
          <w:ilvl w:val="0"/>
          <w:numId w:val="12"/>
        </w:numPr>
      </w:pPr>
    </w:p>
    <w:p w14:paraId="5E66C1C4" w14:textId="12FAA583" w:rsidR="00227535" w:rsidRDefault="00227535" w:rsidP="00227535">
      <w:pPr>
        <w:pStyle w:val="3GPPText"/>
        <w:numPr>
          <w:ilvl w:val="1"/>
          <w:numId w:val="15"/>
        </w:numPr>
        <w:rPr>
          <w:b/>
          <w:lang w:val="en-GB"/>
        </w:rPr>
      </w:pPr>
      <w:r>
        <w:rPr>
          <w:b/>
          <w:lang w:val="en-GB"/>
        </w:rPr>
        <w:t>Apply comb-N resource element mapping for DL PRS, where N = {1,2,3,4}</w:t>
      </w:r>
    </w:p>
    <w:p w14:paraId="67F04021" w14:textId="77777777" w:rsidR="00227535" w:rsidRPr="002C23DA" w:rsidRDefault="00227535" w:rsidP="002C23DA"/>
    <w:p w14:paraId="2395C324" w14:textId="77777777" w:rsidR="002C23DA" w:rsidRDefault="002C23DA" w:rsidP="002C23DA">
      <w:pPr>
        <w:pStyle w:val="Heading3"/>
        <w:ind w:hanging="568"/>
      </w:pPr>
      <w:r>
        <w:t>Number of DL PRS Antenna Ports</w:t>
      </w:r>
    </w:p>
    <w:p w14:paraId="436C01E9" w14:textId="19BE2FC4" w:rsidR="002C23DA" w:rsidRPr="00340330" w:rsidRDefault="002C23DA" w:rsidP="00340330">
      <w:pPr>
        <w:pStyle w:val="3GPPText"/>
      </w:pPr>
      <w:r w:rsidRPr="00340330">
        <w:t xml:space="preserve">In study phase, RAN1 WG agreed that single port DL PRS physical structure is supported. In this section, we argue in favor of supporting two antenna ports </w:t>
      </w:r>
      <w:r w:rsidRPr="00614CCB">
        <w:t xml:space="preserve">for DL PRS. In our view, adding one more port does not necessarily imply more spectrum resources needed and does not add much complexity to the RX processing but </w:t>
      </w:r>
      <w:r w:rsidR="00614CCB" w:rsidRPr="00614CCB">
        <w:t>b</w:t>
      </w:r>
      <w:r w:rsidRPr="00614CCB">
        <w:t>enefit</w:t>
      </w:r>
      <w:r w:rsidR="00614CCB" w:rsidRPr="00614CCB">
        <w:t>s</w:t>
      </w:r>
      <w:r w:rsidRPr="00614CCB">
        <w:t xml:space="preserve"> </w:t>
      </w:r>
      <w:r w:rsidRPr="00614CCB">
        <w:lastRenderedPageBreak/>
        <w:t xml:space="preserve">performance due to </w:t>
      </w:r>
      <w:r w:rsidR="00614CCB" w:rsidRPr="00614CCB">
        <w:t xml:space="preserve">TX </w:t>
      </w:r>
      <w:r w:rsidRPr="00614CCB">
        <w:t>diversity support. In particular, two port transmission can imp</w:t>
      </w:r>
      <w:r w:rsidR="0075602B" w:rsidRPr="00614CCB">
        <w:t xml:space="preserve">rove timing estimation accuracy, which is confirmed by link level evaluation results depicted in </w:t>
      </w:r>
      <w:r w:rsidR="0075602B" w:rsidRPr="00340330">
        <w:fldChar w:fldCharType="begin"/>
      </w:r>
      <w:r w:rsidR="0075602B" w:rsidRPr="00614CCB">
        <w:instrText xml:space="preserve"> REF _Ref4855030 \h  \* MERGEFORMAT </w:instrText>
      </w:r>
      <w:r w:rsidR="0075602B" w:rsidRPr="00340330">
        <w:fldChar w:fldCharType="separate"/>
      </w:r>
      <w:r w:rsidR="00FF4459" w:rsidRPr="00FF4459">
        <w:t>Figure 9</w:t>
      </w:r>
      <w:r w:rsidR="0075602B" w:rsidRPr="00340330">
        <w:fldChar w:fldCharType="end"/>
      </w:r>
      <w:r w:rsidR="0075602B" w:rsidRPr="00340330">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2C23DA" w14:paraId="49E91CD8" w14:textId="77777777" w:rsidTr="0075602B">
        <w:tc>
          <w:tcPr>
            <w:tcW w:w="4981" w:type="dxa"/>
          </w:tcPr>
          <w:p w14:paraId="7983211A" w14:textId="6AEA447F" w:rsidR="002C23DA" w:rsidRDefault="001B2A4C" w:rsidP="00023699">
            <w:pPr>
              <w:pStyle w:val="3GPPAgreements"/>
              <w:numPr>
                <w:ilvl w:val="0"/>
                <w:numId w:val="0"/>
              </w:numPr>
            </w:pPr>
            <w:r w:rsidRPr="001B2A4C">
              <w:rPr>
                <w:noProof/>
                <w:lang w:eastAsia="en-US"/>
              </w:rPr>
              <w:drawing>
                <wp:inline distT="0" distB="0" distL="0" distR="0" wp14:anchorId="764941DB" wp14:editId="57E75FAE">
                  <wp:extent cx="3120000" cy="2340000"/>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tc>
        <w:tc>
          <w:tcPr>
            <w:tcW w:w="4981" w:type="dxa"/>
          </w:tcPr>
          <w:p w14:paraId="3699EB6A" w14:textId="030FCE9E" w:rsidR="002C23DA" w:rsidRDefault="006D4B56" w:rsidP="00023699">
            <w:pPr>
              <w:pStyle w:val="3GPPAgreements"/>
              <w:numPr>
                <w:ilvl w:val="0"/>
                <w:numId w:val="0"/>
              </w:numPr>
            </w:pPr>
            <w:r w:rsidRPr="006D4B56">
              <w:rPr>
                <w:noProof/>
                <w:lang w:eastAsia="en-US"/>
              </w:rPr>
              <w:drawing>
                <wp:inline distT="0" distB="0" distL="0" distR="0" wp14:anchorId="51B6C06B" wp14:editId="0CA19BC5">
                  <wp:extent cx="3120000" cy="2340000"/>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tc>
      </w:tr>
    </w:tbl>
    <w:p w14:paraId="08AB0708" w14:textId="6C313338" w:rsidR="002C23DA" w:rsidRPr="00120FE7" w:rsidRDefault="00120FE7" w:rsidP="00701412">
      <w:pPr>
        <w:pStyle w:val="3GPPText"/>
        <w:jc w:val="center"/>
        <w:rPr>
          <w:lang w:val="en-GB"/>
        </w:rPr>
      </w:pPr>
      <w:bookmarkStart w:id="10" w:name="_Ref4855030"/>
      <w:r w:rsidRPr="001A7978">
        <w:rPr>
          <w:b/>
          <w:bCs/>
          <w:sz w:val="20"/>
          <w:lang w:val="en-GB"/>
        </w:rPr>
        <w:t xml:space="preserve">Figure </w:t>
      </w:r>
      <w:r w:rsidRPr="001A7978">
        <w:rPr>
          <w:b/>
          <w:bCs/>
          <w:sz w:val="20"/>
          <w:lang w:val="en-GB"/>
        </w:rPr>
        <w:fldChar w:fldCharType="begin"/>
      </w:r>
      <w:r w:rsidRPr="001A7978">
        <w:rPr>
          <w:b/>
          <w:bCs/>
          <w:sz w:val="20"/>
          <w:lang w:val="en-GB"/>
        </w:rPr>
        <w:instrText xml:space="preserve"> SEQ Figure \* ARABIC </w:instrText>
      </w:r>
      <w:r w:rsidRPr="001A7978">
        <w:rPr>
          <w:b/>
          <w:bCs/>
          <w:sz w:val="20"/>
          <w:lang w:val="en-GB"/>
        </w:rPr>
        <w:fldChar w:fldCharType="separate"/>
      </w:r>
      <w:r w:rsidR="00FF4459">
        <w:rPr>
          <w:b/>
          <w:bCs/>
          <w:noProof/>
          <w:sz w:val="20"/>
          <w:lang w:val="en-GB"/>
        </w:rPr>
        <w:t>9</w:t>
      </w:r>
      <w:r w:rsidRPr="001A7978">
        <w:rPr>
          <w:b/>
          <w:bCs/>
          <w:sz w:val="20"/>
          <w:lang w:val="en-GB"/>
        </w:rPr>
        <w:fldChar w:fldCharType="end"/>
      </w:r>
      <w:bookmarkEnd w:id="10"/>
      <w:r w:rsidRPr="001A7978">
        <w:rPr>
          <w:b/>
          <w:bCs/>
          <w:sz w:val="20"/>
          <w:lang w:val="en-GB"/>
        </w:rPr>
        <w:t xml:space="preserve">: </w:t>
      </w:r>
      <w:r>
        <w:rPr>
          <w:b/>
          <w:bCs/>
          <w:sz w:val="20"/>
          <w:lang w:val="en-GB"/>
        </w:rPr>
        <w:t xml:space="preserve">Link level performance of </w:t>
      </w:r>
      <w:r w:rsidR="00466D0E">
        <w:rPr>
          <w:b/>
          <w:bCs/>
          <w:sz w:val="20"/>
          <w:lang w:val="en-GB"/>
        </w:rPr>
        <w:t>propagation delay estimation error for 1 and 2 PRS Tx antenna ports.</w:t>
      </w:r>
    </w:p>
    <w:p w14:paraId="25CE985C" w14:textId="77777777" w:rsidR="008965EE" w:rsidRDefault="008965EE" w:rsidP="008965EE">
      <w:pPr>
        <w:pStyle w:val="3GPPAgreements"/>
        <w:numPr>
          <w:ilvl w:val="0"/>
          <w:numId w:val="0"/>
        </w:numPr>
      </w:pPr>
    </w:p>
    <w:p w14:paraId="01B7BFB1" w14:textId="77777777" w:rsidR="008965EE" w:rsidRDefault="008965EE" w:rsidP="008965EE">
      <w:pPr>
        <w:pStyle w:val="3GPPAgreements"/>
        <w:numPr>
          <w:ilvl w:val="0"/>
          <w:numId w:val="12"/>
        </w:numPr>
      </w:pPr>
    </w:p>
    <w:p w14:paraId="01419A9C" w14:textId="0970A2EF" w:rsidR="008965EE" w:rsidRPr="00BC4443" w:rsidRDefault="00266800" w:rsidP="00266800">
      <w:pPr>
        <w:pStyle w:val="3GPPAgreements"/>
        <w:numPr>
          <w:ilvl w:val="1"/>
          <w:numId w:val="12"/>
        </w:numPr>
        <w:rPr>
          <w:b/>
        </w:rPr>
      </w:pPr>
      <w:r w:rsidRPr="00266800">
        <w:rPr>
          <w:b/>
        </w:rPr>
        <w:t>NR positioning supports configuration of two antenna ports for DL PRS transmission</w:t>
      </w:r>
      <w:r w:rsidR="008965EE">
        <w:rPr>
          <w:b/>
        </w:rPr>
        <w:t>.</w:t>
      </w:r>
    </w:p>
    <w:p w14:paraId="2439652C" w14:textId="77777777" w:rsidR="002C23DA" w:rsidRDefault="002C23DA" w:rsidP="002C23DA">
      <w:pPr>
        <w:pStyle w:val="3GPPAgreements"/>
        <w:numPr>
          <w:ilvl w:val="0"/>
          <w:numId w:val="0"/>
        </w:numPr>
      </w:pPr>
    </w:p>
    <w:p w14:paraId="123B169D" w14:textId="6CFFA762" w:rsidR="00BF2B12" w:rsidRDefault="00BF2B12" w:rsidP="009D0F69">
      <w:pPr>
        <w:pStyle w:val="Heading2"/>
        <w:tabs>
          <w:tab w:val="clear" w:pos="5255"/>
          <w:tab w:val="num" w:pos="300"/>
        </w:tabs>
        <w:ind w:left="284" w:hanging="284"/>
      </w:pPr>
      <w:r>
        <w:t xml:space="preserve">DL PRS Multiplexing with DL </w:t>
      </w:r>
      <w:r w:rsidR="009D0F69">
        <w:t>T</w:t>
      </w:r>
      <w:r>
        <w:t>ransmissions</w:t>
      </w:r>
    </w:p>
    <w:p w14:paraId="4DCE54FC" w14:textId="015B88EA" w:rsidR="00F228C4" w:rsidRDefault="00F743C6" w:rsidP="00F743C6">
      <w:pPr>
        <w:pStyle w:val="Heading3"/>
        <w:ind w:hanging="568"/>
      </w:pPr>
      <w:r>
        <w:t>TDM</w:t>
      </w:r>
    </w:p>
    <w:p w14:paraId="34E1B6E6" w14:textId="166B187F" w:rsidR="001F36EF" w:rsidRPr="001F36EF" w:rsidRDefault="001F36EF" w:rsidP="00B36EFB">
      <w:pPr>
        <w:pStyle w:val="3GPPText"/>
      </w:pPr>
      <w:r w:rsidRPr="00B36EFB">
        <w:t xml:space="preserve">TDM </w:t>
      </w:r>
      <w:r w:rsidR="00B36EFB">
        <w:t xml:space="preserve">transmission of DL PRS signals with other DL signals/channels </w:t>
      </w:r>
      <w:r w:rsidRPr="00B36EFB">
        <w:t>is preferred</w:t>
      </w:r>
      <w:r>
        <w:t xml:space="preserve"> </w:t>
      </w:r>
      <w:r w:rsidR="00B36EFB">
        <w:t>in both FR1 and FR2. This will help to avoid dynamic range and in-channel selectivity issues at the UE side leading to more predictable performance and accurate measurements. RAN1 has already agreed on allocation of dedicated resources for DL PRS transmission. It should be clarified further the DL PRS transmissions are TDM with other DL signals/channels.</w:t>
      </w:r>
    </w:p>
    <w:p w14:paraId="50B9FC86" w14:textId="2FA02418" w:rsidR="00F743C6" w:rsidRDefault="00F743C6" w:rsidP="00F743C6">
      <w:pPr>
        <w:pStyle w:val="Heading3"/>
        <w:ind w:hanging="568"/>
      </w:pPr>
      <w:r>
        <w:t>FDM</w:t>
      </w:r>
    </w:p>
    <w:p w14:paraId="3D443468" w14:textId="110F2D26" w:rsidR="001F36EF" w:rsidRDefault="001F36EF" w:rsidP="00B36EFB">
      <w:pPr>
        <w:pStyle w:val="3GPPText"/>
      </w:pPr>
      <w:r w:rsidRPr="00B36EFB">
        <w:t xml:space="preserve">FDM </w:t>
      </w:r>
      <w:r w:rsidR="00AD29ED" w:rsidRPr="00B36EFB">
        <w:t xml:space="preserve">transmission of DL PRS with other DL </w:t>
      </w:r>
      <w:r w:rsidR="00B36EFB" w:rsidRPr="00B36EFB">
        <w:t>signals/channels</w:t>
      </w:r>
      <w:r w:rsidR="00AD29ED" w:rsidRPr="00B36EFB">
        <w:t xml:space="preserve"> </w:t>
      </w:r>
      <w:r w:rsidRPr="00B36EFB">
        <w:t>is not preferred</w:t>
      </w:r>
      <w:r w:rsidR="00B36EFB">
        <w:t xml:space="preserve"> in both FR1 and FR2</w:t>
      </w:r>
      <w:r w:rsidR="00AD29ED">
        <w:t xml:space="preserve">, </w:t>
      </w:r>
      <w:r w:rsidR="00B36EFB">
        <w:t xml:space="preserve">and should be precluded </w:t>
      </w:r>
      <w:r w:rsidR="00AD29ED">
        <w:t xml:space="preserve">at least for FR2. The </w:t>
      </w:r>
      <w:r w:rsidR="00B36EFB">
        <w:t>FDM of DL-PRS with other signals may negatively affect the UE dynamic range and lead to unpredictable results, considering wideband beam management.</w:t>
      </w:r>
    </w:p>
    <w:p w14:paraId="1B6FE4C7" w14:textId="77777777" w:rsidR="00234B5B" w:rsidRDefault="00234B5B" w:rsidP="00234B5B">
      <w:pPr>
        <w:pStyle w:val="3GPPAgreements"/>
        <w:numPr>
          <w:ilvl w:val="0"/>
          <w:numId w:val="0"/>
        </w:numPr>
      </w:pPr>
    </w:p>
    <w:p w14:paraId="2EA86C5B" w14:textId="77777777" w:rsidR="00234B5B" w:rsidRDefault="00234B5B" w:rsidP="00497A16">
      <w:pPr>
        <w:pStyle w:val="3GPPAgreements"/>
        <w:numPr>
          <w:ilvl w:val="0"/>
          <w:numId w:val="12"/>
        </w:numPr>
      </w:pPr>
    </w:p>
    <w:p w14:paraId="0E51A32C" w14:textId="2F0C3D4B" w:rsidR="00234B5B" w:rsidRPr="00BC4443" w:rsidRDefault="00234B5B" w:rsidP="00497A16">
      <w:pPr>
        <w:pStyle w:val="3GPPAgreements"/>
        <w:numPr>
          <w:ilvl w:val="1"/>
          <w:numId w:val="12"/>
        </w:numPr>
        <w:rPr>
          <w:b/>
        </w:rPr>
      </w:pPr>
      <w:r>
        <w:rPr>
          <w:b/>
        </w:rPr>
        <w:t>DL PRS transmissions are multiplexed in time with other DL reference signals / channels.</w:t>
      </w:r>
    </w:p>
    <w:p w14:paraId="25580ACD" w14:textId="77777777" w:rsidR="00234B5B" w:rsidRPr="00B36EFB" w:rsidRDefault="00234B5B" w:rsidP="00B36EFB">
      <w:pPr>
        <w:pStyle w:val="3GPPText"/>
      </w:pPr>
    </w:p>
    <w:p w14:paraId="0F44050F" w14:textId="2756EACA" w:rsidR="00BF2B12" w:rsidRDefault="00BF2B12" w:rsidP="009D0F69">
      <w:pPr>
        <w:pStyle w:val="Heading2"/>
        <w:tabs>
          <w:tab w:val="clear" w:pos="5255"/>
          <w:tab w:val="num" w:pos="300"/>
        </w:tabs>
        <w:ind w:left="284" w:hanging="284"/>
      </w:pPr>
      <w:r>
        <w:t>DL PRS Relationship with DL BWPs</w:t>
      </w:r>
    </w:p>
    <w:p w14:paraId="61FD0DC5" w14:textId="41C16A6A" w:rsidR="002F7DFB" w:rsidRDefault="002F7DFB" w:rsidP="009D08CE">
      <w:pPr>
        <w:pStyle w:val="3GPPText"/>
      </w:pPr>
      <w:r>
        <w:t>NR DL PRS configuration should not be restricted by DL BWP(s) configured to UE. At the same time, from specification perspective</w:t>
      </w:r>
      <w:r w:rsidR="000E6456">
        <w:t xml:space="preserve">, </w:t>
      </w:r>
      <w:r>
        <w:t xml:space="preserve">it may be easier to </w:t>
      </w:r>
      <w:r w:rsidR="00055E8D">
        <w:t>associate</w:t>
      </w:r>
      <w:r>
        <w:t xml:space="preserve"> </w:t>
      </w:r>
      <w:r w:rsidR="00055E8D">
        <w:t xml:space="preserve">one of the </w:t>
      </w:r>
      <w:r>
        <w:t>DL BWP</w:t>
      </w:r>
      <w:r w:rsidR="00055E8D">
        <w:t>(s)</w:t>
      </w:r>
      <w:r>
        <w:t xml:space="preserve"> with NR DL PRS </w:t>
      </w:r>
      <w:r w:rsidR="00055E8D">
        <w:t xml:space="preserve">(“positioning DL BWP”) </w:t>
      </w:r>
      <w:r>
        <w:t xml:space="preserve">and configure it to UE. This approach does not impose </w:t>
      </w:r>
      <w:r w:rsidR="006E1BCE">
        <w:t xml:space="preserve">any </w:t>
      </w:r>
      <w:r>
        <w:t>constraints on DL PRS configuration</w:t>
      </w:r>
      <w:r w:rsidR="00055E8D">
        <w:t>. From UE perspective,</w:t>
      </w:r>
      <w:r>
        <w:t xml:space="preserve"> </w:t>
      </w:r>
      <w:r w:rsidR="00055E8D">
        <w:t xml:space="preserve">it </w:t>
      </w:r>
      <w:r w:rsidR="006E1BCE">
        <w:t xml:space="preserve">may </w:t>
      </w:r>
      <w:r>
        <w:t>impl</w:t>
      </w:r>
      <w:r w:rsidR="006E1BCE">
        <w:t>y</w:t>
      </w:r>
      <w:r>
        <w:t xml:space="preserve"> process</w:t>
      </w:r>
      <w:r w:rsidR="00055E8D">
        <w:t xml:space="preserve">ing of </w:t>
      </w:r>
      <w:r>
        <w:t xml:space="preserve">DL PRS signals only within </w:t>
      </w:r>
      <w:r w:rsidR="006E1BCE">
        <w:t>“</w:t>
      </w:r>
      <w:r w:rsidR="00055E8D">
        <w:t xml:space="preserve">positioning </w:t>
      </w:r>
      <w:r>
        <w:t>DL BWP</w:t>
      </w:r>
      <w:r w:rsidR="006E1BCE">
        <w:t>”</w:t>
      </w:r>
      <w:r>
        <w:t xml:space="preserve">. </w:t>
      </w:r>
      <w:r w:rsidR="006E1BCE">
        <w:t>O</w:t>
      </w:r>
      <w:r w:rsidRPr="002F7DFB">
        <w:t>ne of the configured DL BWPs</w:t>
      </w:r>
      <w:r>
        <w:t xml:space="preserve"> (associated with PRS)</w:t>
      </w:r>
      <w:r w:rsidRPr="002F7DFB">
        <w:t xml:space="preserve"> </w:t>
      </w:r>
      <w:r>
        <w:t xml:space="preserve">can be </w:t>
      </w:r>
      <w:r w:rsidR="006E1BCE">
        <w:t xml:space="preserve">always </w:t>
      </w:r>
      <w:r w:rsidRPr="002F7DFB">
        <w:t>aligned with NR DL PRS configuration parameters</w:t>
      </w:r>
      <w:r>
        <w:t>.</w:t>
      </w:r>
      <w:r w:rsidR="001A6580">
        <w:t xml:space="preserve"> </w:t>
      </w:r>
      <w:r w:rsidR="000E6456">
        <w:t xml:space="preserve">If </w:t>
      </w:r>
      <w:r w:rsidR="000E6456">
        <w:lastRenderedPageBreak/>
        <w:t xml:space="preserve">UE </w:t>
      </w:r>
      <w:r w:rsidR="001A6580">
        <w:t xml:space="preserve">DL </w:t>
      </w:r>
      <w:r w:rsidR="000E6456">
        <w:t xml:space="preserve">PRS processing bandwidth is less than the </w:t>
      </w:r>
      <w:r w:rsidR="006E1BCE">
        <w:t xml:space="preserve">bandwidth of the </w:t>
      </w:r>
      <w:r w:rsidR="000E6456">
        <w:t xml:space="preserve">configured DL PRS, gNB can configure the </w:t>
      </w:r>
      <w:r w:rsidR="006E1BCE">
        <w:t xml:space="preserve">“positioning” </w:t>
      </w:r>
      <w:r w:rsidR="000E6456">
        <w:t xml:space="preserve">DL </w:t>
      </w:r>
      <w:r w:rsidR="001A6580">
        <w:t xml:space="preserve">BWP </w:t>
      </w:r>
      <w:r w:rsidR="000E6456">
        <w:t>according to the UE processing capabilities.</w:t>
      </w:r>
    </w:p>
    <w:p w14:paraId="08D6F609" w14:textId="77777777" w:rsidR="00066943" w:rsidRDefault="00066943" w:rsidP="009D08CE">
      <w:pPr>
        <w:pStyle w:val="3GPPText"/>
      </w:pPr>
    </w:p>
    <w:p w14:paraId="637E9AEE" w14:textId="77777777" w:rsidR="009D08CE" w:rsidRDefault="009D08CE" w:rsidP="00497A16">
      <w:pPr>
        <w:pStyle w:val="3GPPAgreements"/>
        <w:numPr>
          <w:ilvl w:val="0"/>
          <w:numId w:val="12"/>
        </w:numPr>
      </w:pPr>
    </w:p>
    <w:p w14:paraId="1E3DCA24" w14:textId="31A1A8F1" w:rsidR="000E6456" w:rsidRDefault="000E6456" w:rsidP="00497A16">
      <w:pPr>
        <w:pStyle w:val="3GPPAgreements"/>
        <w:numPr>
          <w:ilvl w:val="1"/>
          <w:numId w:val="12"/>
        </w:numPr>
        <w:rPr>
          <w:b/>
        </w:rPr>
      </w:pPr>
      <w:r>
        <w:rPr>
          <w:b/>
        </w:rPr>
        <w:t xml:space="preserve">NR DL PRS </w:t>
      </w:r>
      <w:r w:rsidR="006E1BCE">
        <w:rPr>
          <w:b/>
        </w:rPr>
        <w:t>R</w:t>
      </w:r>
      <w:r>
        <w:rPr>
          <w:b/>
        </w:rPr>
        <w:t>esources are configured independently of NR DL BWPs</w:t>
      </w:r>
    </w:p>
    <w:p w14:paraId="35295165" w14:textId="049B4D2A" w:rsidR="000E6456" w:rsidRDefault="000E6456" w:rsidP="00497A16">
      <w:pPr>
        <w:pStyle w:val="3GPPAgreements"/>
        <w:numPr>
          <w:ilvl w:val="1"/>
          <w:numId w:val="12"/>
        </w:numPr>
        <w:rPr>
          <w:b/>
        </w:rPr>
      </w:pPr>
      <w:r>
        <w:rPr>
          <w:b/>
        </w:rPr>
        <w:t xml:space="preserve">UE </w:t>
      </w:r>
      <w:r w:rsidR="007743E4">
        <w:rPr>
          <w:b/>
        </w:rPr>
        <w:t xml:space="preserve">expects that one of the configured DL BWPs </w:t>
      </w:r>
      <w:r>
        <w:rPr>
          <w:b/>
        </w:rPr>
        <w:t xml:space="preserve">is associated with NR DL PRS </w:t>
      </w:r>
      <w:r w:rsidR="006E1BCE">
        <w:rPr>
          <w:b/>
        </w:rPr>
        <w:t>R</w:t>
      </w:r>
      <w:r>
        <w:rPr>
          <w:b/>
        </w:rPr>
        <w:t>esources (</w:t>
      </w:r>
      <w:r w:rsidR="006E1BCE">
        <w:rPr>
          <w:b/>
        </w:rPr>
        <w:t>P</w:t>
      </w:r>
      <w:r>
        <w:rPr>
          <w:b/>
        </w:rPr>
        <w:t>ool)</w:t>
      </w:r>
    </w:p>
    <w:p w14:paraId="48B7E22F" w14:textId="7D23E69A" w:rsidR="007743E4" w:rsidRDefault="007743E4" w:rsidP="00497A16">
      <w:pPr>
        <w:pStyle w:val="3GPPAgreements"/>
        <w:numPr>
          <w:ilvl w:val="1"/>
          <w:numId w:val="12"/>
        </w:numPr>
        <w:rPr>
          <w:b/>
        </w:rPr>
      </w:pPr>
      <w:r>
        <w:rPr>
          <w:b/>
        </w:rPr>
        <w:t>UE processes NR DL PRS within DL BWP</w:t>
      </w:r>
      <w:r w:rsidR="006E1BCE">
        <w:rPr>
          <w:b/>
        </w:rPr>
        <w:t xml:space="preserve">, </w:t>
      </w:r>
      <w:r>
        <w:rPr>
          <w:b/>
        </w:rPr>
        <w:t>associated with NR DL PRS</w:t>
      </w:r>
    </w:p>
    <w:p w14:paraId="341C2B9E" w14:textId="1A3C9ADD" w:rsidR="006E1BCE" w:rsidRPr="006E1BCE" w:rsidRDefault="007743E4" w:rsidP="00497A16">
      <w:pPr>
        <w:pStyle w:val="3GPPAgreements"/>
        <w:numPr>
          <w:ilvl w:val="1"/>
          <w:numId w:val="12"/>
        </w:numPr>
        <w:rPr>
          <w:b/>
        </w:rPr>
      </w:pPr>
      <w:r>
        <w:rPr>
          <w:b/>
        </w:rPr>
        <w:t>DL PRS processing bandwidth is up to UE capability</w:t>
      </w:r>
      <w:r w:rsidR="006E1BCE">
        <w:rPr>
          <w:b/>
        </w:rPr>
        <w:t xml:space="preserve"> and can be less than the </w:t>
      </w:r>
      <w:r w:rsidR="00066943">
        <w:rPr>
          <w:b/>
        </w:rPr>
        <w:t xml:space="preserve">bandwidth </w:t>
      </w:r>
      <w:r w:rsidR="006E1BCE">
        <w:rPr>
          <w:b/>
        </w:rPr>
        <w:t>of DL PRS</w:t>
      </w:r>
    </w:p>
    <w:p w14:paraId="39A9716A" w14:textId="77777777" w:rsidR="00066943" w:rsidRDefault="00066943" w:rsidP="00C85DD2">
      <w:pPr>
        <w:pStyle w:val="3GPPText"/>
      </w:pPr>
    </w:p>
    <w:p w14:paraId="6DC56544" w14:textId="7B61C8B4" w:rsidR="00DD517F" w:rsidRDefault="00DD517F" w:rsidP="00C85DD2">
      <w:pPr>
        <w:pStyle w:val="3GPPText"/>
      </w:pPr>
      <w:r>
        <w:t xml:space="preserve">In order to process DL PRS, </w:t>
      </w:r>
      <w:r w:rsidR="00066943">
        <w:t xml:space="preserve">a </w:t>
      </w:r>
      <w:r>
        <w:t xml:space="preserve">UE </w:t>
      </w:r>
      <w:r w:rsidR="00066943">
        <w:t xml:space="preserve">(interested in positioning) may need to </w:t>
      </w:r>
      <w:r>
        <w:t>switch between active DL BWP and “positioning” DL BWP</w:t>
      </w:r>
      <w:r w:rsidR="00066943">
        <w:t>,</w:t>
      </w:r>
      <w:r>
        <w:t xml:space="preserve"> if necessary. The </w:t>
      </w:r>
      <w:r w:rsidR="006E1BCE">
        <w:t>UE does not need to switch</w:t>
      </w:r>
      <w:r w:rsidR="00066943">
        <w:t>,</w:t>
      </w:r>
      <w:r w:rsidR="006E1BCE">
        <w:t xml:space="preserve"> if </w:t>
      </w:r>
      <w:r w:rsidR="00066943">
        <w:t xml:space="preserve">“positioning” DL BWP is allocated within </w:t>
      </w:r>
      <w:r w:rsidR="006E1BCE">
        <w:t>active DL BWP.</w:t>
      </w:r>
    </w:p>
    <w:p w14:paraId="0C3BAFC9" w14:textId="77777777" w:rsidR="00066943" w:rsidRDefault="00066943" w:rsidP="00066943">
      <w:pPr>
        <w:pStyle w:val="3GPPText"/>
      </w:pPr>
    </w:p>
    <w:p w14:paraId="68D37B39" w14:textId="77777777" w:rsidR="00066943" w:rsidRDefault="00066943" w:rsidP="00497A16">
      <w:pPr>
        <w:pStyle w:val="3GPPAgreements"/>
        <w:numPr>
          <w:ilvl w:val="0"/>
          <w:numId w:val="12"/>
        </w:numPr>
      </w:pPr>
    </w:p>
    <w:p w14:paraId="1C543D65" w14:textId="5850F5B6" w:rsidR="00066943" w:rsidRPr="006E1BCE" w:rsidRDefault="00066943" w:rsidP="00497A16">
      <w:pPr>
        <w:pStyle w:val="3GPPText"/>
        <w:numPr>
          <w:ilvl w:val="1"/>
          <w:numId w:val="13"/>
        </w:numPr>
        <w:rPr>
          <w:b/>
        </w:rPr>
      </w:pPr>
      <w:r>
        <w:rPr>
          <w:b/>
        </w:rPr>
        <w:t xml:space="preserve">Assumptions of DL BWP switching are reused for DL </w:t>
      </w:r>
      <w:r w:rsidR="006E5380">
        <w:rPr>
          <w:b/>
        </w:rPr>
        <w:t>PRS processing</w:t>
      </w:r>
    </w:p>
    <w:p w14:paraId="715D953A" w14:textId="77777777" w:rsidR="00066943" w:rsidRPr="00F228C4" w:rsidRDefault="00066943" w:rsidP="00C85DD2">
      <w:pPr>
        <w:pStyle w:val="3GPPText"/>
      </w:pPr>
    </w:p>
    <w:p w14:paraId="4FFE244F" w14:textId="7073E48E" w:rsidR="00F228C4" w:rsidRDefault="00F228C4" w:rsidP="00F228C4">
      <w:pPr>
        <w:pStyle w:val="Heading2"/>
        <w:tabs>
          <w:tab w:val="clear" w:pos="5255"/>
          <w:tab w:val="num" w:pos="300"/>
        </w:tabs>
        <w:ind w:left="284" w:hanging="284"/>
      </w:pPr>
      <w:r>
        <w:t xml:space="preserve">DL PRS </w:t>
      </w:r>
      <w:r w:rsidR="00373E51">
        <w:t>Quasi-collocation Aspects</w:t>
      </w:r>
    </w:p>
    <w:p w14:paraId="69D042DC" w14:textId="4A312528" w:rsidR="00F228C4" w:rsidRDefault="00373E51" w:rsidP="00C85DD2">
      <w:pPr>
        <w:pStyle w:val="3GPPText"/>
      </w:pPr>
      <w:r>
        <w:t xml:space="preserve">DL PRS from the serving cell can be associated </w:t>
      </w:r>
      <w:r w:rsidR="00066943">
        <w:t xml:space="preserve">by means of quasi-collocation </w:t>
      </w:r>
      <w:r>
        <w:t>with other reference signals</w:t>
      </w:r>
      <w:r w:rsidR="00066943">
        <w:t xml:space="preserve"> (e.g. NR Rel.15/16)</w:t>
      </w:r>
      <w:r>
        <w:t>. For that purpose, quasi-collocation signaling can be used.</w:t>
      </w:r>
    </w:p>
    <w:p w14:paraId="22AFE965" w14:textId="77777777" w:rsidR="00A57D71" w:rsidRDefault="00A57D71" w:rsidP="00C85DD2">
      <w:pPr>
        <w:pStyle w:val="3GPPText"/>
      </w:pPr>
    </w:p>
    <w:p w14:paraId="7CFBC917" w14:textId="77777777" w:rsidR="00373E51" w:rsidRDefault="00373E51" w:rsidP="00497A16">
      <w:pPr>
        <w:pStyle w:val="3GPPAgreements"/>
        <w:numPr>
          <w:ilvl w:val="0"/>
          <w:numId w:val="12"/>
        </w:numPr>
      </w:pPr>
    </w:p>
    <w:p w14:paraId="5D6DF713" w14:textId="4884A582" w:rsidR="00373E51" w:rsidRDefault="00373E51" w:rsidP="00497A16">
      <w:pPr>
        <w:pStyle w:val="3GPPAgreements"/>
        <w:numPr>
          <w:ilvl w:val="1"/>
          <w:numId w:val="12"/>
        </w:numPr>
        <w:rPr>
          <w:b/>
        </w:rPr>
      </w:pPr>
      <w:r w:rsidRPr="00373E51">
        <w:rPr>
          <w:b/>
        </w:rPr>
        <w:t xml:space="preserve">DL PRS Resource(s) within DL PRS Resource Set </w:t>
      </w:r>
      <w:r>
        <w:rPr>
          <w:b/>
        </w:rPr>
        <w:t xml:space="preserve">can be configured </w:t>
      </w:r>
      <w:r w:rsidR="003A4836">
        <w:rPr>
          <w:b/>
        </w:rPr>
        <w:t>as</w:t>
      </w:r>
      <w:r>
        <w:rPr>
          <w:b/>
        </w:rPr>
        <w:t xml:space="preserve"> </w:t>
      </w:r>
      <w:r w:rsidR="003A4836">
        <w:rPr>
          <w:b/>
        </w:rPr>
        <w:t xml:space="preserve">quasi-collocated with each other </w:t>
      </w:r>
      <w:r w:rsidR="006E5380">
        <w:rPr>
          <w:b/>
        </w:rPr>
        <w:t xml:space="preserve">using </w:t>
      </w:r>
      <w:r w:rsidR="003A1FF1">
        <w:rPr>
          <w:b/>
        </w:rPr>
        <w:t>QCL Type-A</w:t>
      </w:r>
      <w:r w:rsidR="00D96172">
        <w:rPr>
          <w:b/>
        </w:rPr>
        <w:t>, if applicable</w:t>
      </w:r>
    </w:p>
    <w:p w14:paraId="09395A5C" w14:textId="775D4DEA" w:rsidR="00373E51" w:rsidRDefault="00373E51" w:rsidP="00497A16">
      <w:pPr>
        <w:pStyle w:val="3GPPAgreements"/>
        <w:numPr>
          <w:ilvl w:val="1"/>
          <w:numId w:val="12"/>
        </w:numPr>
        <w:rPr>
          <w:b/>
        </w:rPr>
      </w:pPr>
      <w:r w:rsidRPr="00373E51">
        <w:rPr>
          <w:b/>
        </w:rPr>
        <w:t xml:space="preserve">DL PRS Resource(s) </w:t>
      </w:r>
      <w:r w:rsidR="006E5380">
        <w:rPr>
          <w:b/>
        </w:rPr>
        <w:t xml:space="preserve">within DL PRS Resource Set </w:t>
      </w:r>
      <w:r w:rsidRPr="00373E51">
        <w:rPr>
          <w:b/>
        </w:rPr>
        <w:t xml:space="preserve">can be </w:t>
      </w:r>
      <w:r w:rsidR="003A1FF1">
        <w:rPr>
          <w:b/>
        </w:rPr>
        <w:t xml:space="preserve">configured as </w:t>
      </w:r>
      <w:r w:rsidRPr="00373E51">
        <w:rPr>
          <w:b/>
        </w:rPr>
        <w:t xml:space="preserve">quasi-collocated with </w:t>
      </w:r>
      <w:r w:rsidR="004D30B2">
        <w:rPr>
          <w:b/>
        </w:rPr>
        <w:t xml:space="preserve">CSI-RS for tracking (TRS) using </w:t>
      </w:r>
      <w:r w:rsidRPr="00373E51">
        <w:rPr>
          <w:b/>
        </w:rPr>
        <w:t>QCL Type</w:t>
      </w:r>
      <w:r w:rsidR="003A1FF1">
        <w:rPr>
          <w:b/>
        </w:rPr>
        <w:t>-</w:t>
      </w:r>
      <w:r w:rsidRPr="00373E51">
        <w:rPr>
          <w:b/>
        </w:rPr>
        <w:t xml:space="preserve">A </w:t>
      </w:r>
      <w:r w:rsidRPr="003A4836">
        <w:rPr>
          <w:b/>
        </w:rPr>
        <w:t>and/</w:t>
      </w:r>
      <w:r w:rsidRPr="004D30B2">
        <w:rPr>
          <w:b/>
        </w:rPr>
        <w:t>or QCL Type</w:t>
      </w:r>
      <w:r w:rsidR="003A1FF1" w:rsidRPr="004D30B2">
        <w:rPr>
          <w:b/>
        </w:rPr>
        <w:t>-</w:t>
      </w:r>
      <w:r w:rsidR="004D30B2" w:rsidRPr="004D30B2">
        <w:rPr>
          <w:b/>
        </w:rPr>
        <w:t>D</w:t>
      </w:r>
      <w:r w:rsidR="004D30B2">
        <w:rPr>
          <w:b/>
        </w:rPr>
        <w:t>, if applicable</w:t>
      </w:r>
    </w:p>
    <w:p w14:paraId="62BDD37F" w14:textId="03A7C920" w:rsidR="004D30B2" w:rsidRDefault="004D30B2" w:rsidP="00497A16">
      <w:pPr>
        <w:pStyle w:val="3GPPAgreements"/>
        <w:numPr>
          <w:ilvl w:val="1"/>
          <w:numId w:val="12"/>
        </w:numPr>
        <w:rPr>
          <w:b/>
        </w:rPr>
      </w:pPr>
      <w:r w:rsidRPr="00373E51">
        <w:rPr>
          <w:b/>
        </w:rPr>
        <w:t xml:space="preserve">DL PRS Resource(s) </w:t>
      </w:r>
      <w:r>
        <w:rPr>
          <w:b/>
        </w:rPr>
        <w:t xml:space="preserve">within DL PRS Resource Set </w:t>
      </w:r>
      <w:r w:rsidRPr="00373E51">
        <w:rPr>
          <w:b/>
        </w:rPr>
        <w:t xml:space="preserve">can be </w:t>
      </w:r>
      <w:r>
        <w:rPr>
          <w:b/>
        </w:rPr>
        <w:t xml:space="preserve">configured as </w:t>
      </w:r>
      <w:r w:rsidRPr="00373E51">
        <w:rPr>
          <w:b/>
        </w:rPr>
        <w:t xml:space="preserve">quasi-collocated with </w:t>
      </w:r>
      <w:r>
        <w:rPr>
          <w:b/>
        </w:rPr>
        <w:t>CSI-RS for beam management (BM)</w:t>
      </w:r>
      <w:r w:rsidRPr="00373E51">
        <w:rPr>
          <w:b/>
        </w:rPr>
        <w:t xml:space="preserve"> </w:t>
      </w:r>
      <w:r>
        <w:rPr>
          <w:b/>
        </w:rPr>
        <w:t xml:space="preserve">using </w:t>
      </w:r>
      <w:r w:rsidRPr="004D30B2">
        <w:rPr>
          <w:b/>
        </w:rPr>
        <w:t>QCL Type-D</w:t>
      </w:r>
      <w:r>
        <w:rPr>
          <w:b/>
        </w:rPr>
        <w:t>, if applicable</w:t>
      </w:r>
    </w:p>
    <w:p w14:paraId="5A4C4033" w14:textId="0FB1BD6E" w:rsidR="00373E51" w:rsidRDefault="00373E51" w:rsidP="00497A16">
      <w:pPr>
        <w:pStyle w:val="3GPPAgreements"/>
        <w:numPr>
          <w:ilvl w:val="1"/>
          <w:numId w:val="12"/>
        </w:numPr>
        <w:rPr>
          <w:b/>
        </w:rPr>
      </w:pPr>
      <w:r w:rsidRPr="003A4836">
        <w:rPr>
          <w:b/>
        </w:rPr>
        <w:t xml:space="preserve">DL PRS Resource(s) </w:t>
      </w:r>
      <w:r w:rsidR="003A4836" w:rsidRPr="003A4836">
        <w:rPr>
          <w:b/>
        </w:rPr>
        <w:t xml:space="preserve">within DL PRS Resource Set </w:t>
      </w:r>
      <w:r w:rsidRPr="003A4836">
        <w:rPr>
          <w:b/>
        </w:rPr>
        <w:t xml:space="preserve">can be </w:t>
      </w:r>
      <w:r w:rsidR="003A1FF1" w:rsidRPr="003A4836">
        <w:rPr>
          <w:b/>
        </w:rPr>
        <w:t xml:space="preserve">configured as </w:t>
      </w:r>
      <w:r w:rsidRPr="003A4836">
        <w:rPr>
          <w:b/>
        </w:rPr>
        <w:t>quasi-collocated with SSB</w:t>
      </w:r>
      <w:r w:rsidR="003A1FF1" w:rsidRPr="003A4836">
        <w:rPr>
          <w:b/>
        </w:rPr>
        <w:t xml:space="preserve"> (SSB index)</w:t>
      </w:r>
      <w:r w:rsidR="004D30B2">
        <w:rPr>
          <w:b/>
        </w:rPr>
        <w:t xml:space="preserve"> using QCL Type-C</w:t>
      </w:r>
      <w:r w:rsidR="00D96172">
        <w:rPr>
          <w:b/>
        </w:rPr>
        <w:t xml:space="preserve"> and/or Type-D, if applicable</w:t>
      </w:r>
    </w:p>
    <w:p w14:paraId="0456A78C" w14:textId="77777777" w:rsidR="009A4E0A" w:rsidRDefault="009A4E0A" w:rsidP="009A4E0A"/>
    <w:p w14:paraId="30DEC714" w14:textId="710FC193" w:rsidR="0052277D" w:rsidRDefault="009D0F69" w:rsidP="009D0F69">
      <w:pPr>
        <w:pStyle w:val="Heading2"/>
        <w:tabs>
          <w:tab w:val="clear" w:pos="5255"/>
          <w:tab w:val="num" w:pos="300"/>
        </w:tabs>
        <w:ind w:left="284" w:hanging="284"/>
      </w:pPr>
      <w:r>
        <w:t xml:space="preserve">DL PRS </w:t>
      </w:r>
      <w:r w:rsidR="0052277D">
        <w:t>Transmission Schedule</w:t>
      </w:r>
    </w:p>
    <w:p w14:paraId="25F93A3E" w14:textId="7F6916C1" w:rsidR="009A4E0A" w:rsidRDefault="009A4E0A" w:rsidP="009A4E0A">
      <w:pPr>
        <w:pStyle w:val="3GPPText"/>
      </w:pPr>
      <w:r w:rsidRPr="00771CAA">
        <w:t xml:space="preserve">Transmission on dedicated </w:t>
      </w:r>
      <w:r>
        <w:t xml:space="preserve">NR </w:t>
      </w:r>
      <w:r w:rsidRPr="00771CAA">
        <w:t xml:space="preserve">DL PRS Resources should support DL TX beam sweeping </w:t>
      </w:r>
      <w:r>
        <w:t>and</w:t>
      </w:r>
      <w:r w:rsidRPr="00771CAA">
        <w:t xml:space="preserve"> </w:t>
      </w:r>
      <w:r>
        <w:t>on/off of</w:t>
      </w:r>
      <w:r w:rsidRPr="00771CAA">
        <w:t xml:space="preserve"> DL PRS transmission on allocated DL </w:t>
      </w:r>
      <w:r>
        <w:t>PRS resources</w:t>
      </w:r>
      <w:r w:rsidRPr="00771CAA">
        <w:t xml:space="preserve">. This functionality is important to enable accurate measurement of signal location parameters </w:t>
      </w:r>
      <w:r>
        <w:t xml:space="preserve">for </w:t>
      </w:r>
      <w:r w:rsidRPr="00771CAA">
        <w:t xml:space="preserve">as many </w:t>
      </w:r>
      <w:r>
        <w:t xml:space="preserve">TRPs </w:t>
      </w:r>
      <w:r w:rsidRPr="00771CAA">
        <w:t>as possible</w:t>
      </w:r>
      <w:r>
        <w:t xml:space="preserve"> in interference limited scenarios</w:t>
      </w:r>
      <w:r w:rsidRPr="00771CAA">
        <w:t>.</w:t>
      </w:r>
      <w:r>
        <w:t xml:space="preserve"> In order to enable on/off operation</w:t>
      </w:r>
      <w:r w:rsidR="00833296">
        <w:t>,</w:t>
      </w:r>
      <w:r>
        <w:t xml:space="preserve"> the notion of occasion was introduced inside of DL PRS Resource, wh</w:t>
      </w:r>
      <w:r w:rsidR="00644C6C">
        <w:t xml:space="preserve">ere occasion </w:t>
      </w:r>
      <w:r>
        <w:t>determines consecutive number of symbols</w:t>
      </w:r>
      <w:r w:rsidR="00833296">
        <w:t xml:space="preserve"> (overall resource is represented by multiple occasions)</w:t>
      </w:r>
      <w:r w:rsidR="00644C6C">
        <w:t>.</w:t>
      </w:r>
    </w:p>
    <w:p w14:paraId="653C1ADD" w14:textId="77777777" w:rsidR="009A4E0A" w:rsidRDefault="009A4E0A" w:rsidP="009A4E0A">
      <w:pPr>
        <w:pStyle w:val="3GPPText"/>
      </w:pPr>
      <w:r w:rsidRPr="00833296">
        <w:t>In practice, we can foresee two types of deployment scenarios: 1) enhanced positioning area and 2) basic deployments (non-optimized from positioning perspective). In enhanced positioning areas, proper amount of spectrum resources as well as optimized PRS transmission schedule can be configured to UEs. In basic deployments, the randomized transmission on DL PRS Resource should be supported to improve positioning performance. Therefore in terms of PRS transmission at least two modes of operation should be supported by NR.</w:t>
      </w:r>
    </w:p>
    <w:p w14:paraId="398DB6FB" w14:textId="1862689D" w:rsidR="00833296" w:rsidRDefault="00833296" w:rsidP="009A4E0A">
      <w:pPr>
        <w:pStyle w:val="3GPPText"/>
      </w:pPr>
      <w:r>
        <w:lastRenderedPageBreak/>
        <w:t xml:space="preserve">For NR positioning, several types of randomization </w:t>
      </w:r>
      <w:r w:rsidR="00886FF2">
        <w:t>are</w:t>
      </w:r>
      <w:r>
        <w:t xml:space="preserve"> possible</w:t>
      </w:r>
      <w:r w:rsidR="00877088">
        <w:t xml:space="preserve"> and can be supported</w:t>
      </w:r>
      <w:r>
        <w:t>:</w:t>
      </w:r>
    </w:p>
    <w:p w14:paraId="24D9CFB5" w14:textId="24D6EFD7" w:rsidR="00833296" w:rsidRDefault="00833296" w:rsidP="00833296">
      <w:pPr>
        <w:pStyle w:val="3GPPAgreements"/>
      </w:pPr>
      <w:r>
        <w:t>Spatial randomization</w:t>
      </w:r>
      <w:r w:rsidR="00D51605">
        <w:t xml:space="preserve"> (beam</w:t>
      </w:r>
      <w:r w:rsidR="00877088">
        <w:t>(s)</w:t>
      </w:r>
      <w:r w:rsidR="00D51605">
        <w:t xml:space="preserve"> for DL PRS transmission </w:t>
      </w:r>
      <w:r w:rsidR="00877088">
        <w:t>are</w:t>
      </w:r>
      <w:r w:rsidR="00D51605">
        <w:t xml:space="preserve"> randomly </w:t>
      </w:r>
      <w:r w:rsidR="00877088">
        <w:t>assigned</w:t>
      </w:r>
      <w:r w:rsidR="00D51605">
        <w:t>)</w:t>
      </w:r>
    </w:p>
    <w:p w14:paraId="1C83A714" w14:textId="13BE9275" w:rsidR="00D51605" w:rsidRDefault="00833296" w:rsidP="00833296">
      <w:pPr>
        <w:pStyle w:val="3GPPAgreements"/>
      </w:pPr>
      <w:r>
        <w:t>Time</w:t>
      </w:r>
      <w:r w:rsidR="00D51605">
        <w:t xml:space="preserve"> randomization (time resource</w:t>
      </w:r>
      <w:r w:rsidR="00877088">
        <w:t>(</w:t>
      </w:r>
      <w:r w:rsidR="004678ED">
        <w:t>s</w:t>
      </w:r>
      <w:r w:rsidR="00877088">
        <w:t>)</w:t>
      </w:r>
      <w:r w:rsidR="00D51605">
        <w:t xml:space="preserve"> for DL PRS transmission are randomly assigned)</w:t>
      </w:r>
    </w:p>
    <w:p w14:paraId="7270407F" w14:textId="2E109B75" w:rsidR="00833296" w:rsidRDefault="00D51605" w:rsidP="00833296">
      <w:pPr>
        <w:pStyle w:val="3GPPAgreements"/>
      </w:pPr>
      <w:r>
        <w:t>Frequency randomization (</w:t>
      </w:r>
      <w:r w:rsidR="00833296">
        <w:t xml:space="preserve">frequency </w:t>
      </w:r>
      <w:r>
        <w:t>resource(s) for DL PRS transmission are randomly assigned)</w:t>
      </w:r>
    </w:p>
    <w:p w14:paraId="07DDE907" w14:textId="0F8DBDAB" w:rsidR="00D51605" w:rsidRDefault="004E6E61" w:rsidP="00833296">
      <w:pPr>
        <w:pStyle w:val="3GPPAgreements"/>
      </w:pPr>
      <w:r>
        <w:t xml:space="preserve">Code randomization </w:t>
      </w:r>
      <w:r w:rsidR="004678ED">
        <w:t>(sequence</w:t>
      </w:r>
      <w:r w:rsidR="00877088">
        <w:t>(s)</w:t>
      </w:r>
      <w:r w:rsidR="004678ED">
        <w:t xml:space="preserve"> for DL PRS transmission are randomly assigned)</w:t>
      </w:r>
    </w:p>
    <w:p w14:paraId="7ECF4CED" w14:textId="77777777" w:rsidR="00076485" w:rsidRDefault="00076485" w:rsidP="00076485">
      <w:pPr>
        <w:pStyle w:val="3GPPAgreements"/>
        <w:numPr>
          <w:ilvl w:val="0"/>
          <w:numId w:val="0"/>
        </w:numPr>
      </w:pPr>
    </w:p>
    <w:p w14:paraId="0FAF1706" w14:textId="77777777" w:rsidR="009A4E0A" w:rsidRPr="00076485" w:rsidRDefault="009A4E0A" w:rsidP="00497A16">
      <w:pPr>
        <w:pStyle w:val="3GPPAgreements"/>
        <w:numPr>
          <w:ilvl w:val="0"/>
          <w:numId w:val="12"/>
        </w:numPr>
        <w:rPr>
          <w:lang w:val="en-GB"/>
        </w:rPr>
      </w:pPr>
    </w:p>
    <w:p w14:paraId="4B12F900" w14:textId="77777777" w:rsidR="009A4E0A" w:rsidRPr="00076485" w:rsidRDefault="009A4E0A" w:rsidP="00497A16">
      <w:pPr>
        <w:pStyle w:val="3GPPText"/>
        <w:numPr>
          <w:ilvl w:val="1"/>
          <w:numId w:val="15"/>
        </w:numPr>
        <w:rPr>
          <w:b/>
          <w:lang w:val="en-GB"/>
        </w:rPr>
      </w:pPr>
      <w:r w:rsidRPr="00076485">
        <w:rPr>
          <w:b/>
          <w:lang w:val="en-GB"/>
        </w:rPr>
        <w:t>Two modes of DL PRS transmission are supported by NR</w:t>
      </w:r>
    </w:p>
    <w:p w14:paraId="31E75B34" w14:textId="77777777" w:rsidR="009A4E0A" w:rsidRPr="00076485" w:rsidRDefault="009A4E0A" w:rsidP="00497A16">
      <w:pPr>
        <w:pStyle w:val="3GPPText"/>
        <w:numPr>
          <w:ilvl w:val="2"/>
          <w:numId w:val="15"/>
        </w:numPr>
        <w:rPr>
          <w:b/>
          <w:lang w:val="en-GB"/>
        </w:rPr>
      </w:pPr>
      <w:r w:rsidRPr="00076485">
        <w:rPr>
          <w:b/>
          <w:lang w:val="en-GB"/>
        </w:rPr>
        <w:t>PRS Transmission Mode 1 based on Predefined PRS Transmission Schedule (PTM1)</w:t>
      </w:r>
    </w:p>
    <w:p w14:paraId="13A2AA71" w14:textId="77777777" w:rsidR="009A4E0A" w:rsidRPr="00076485" w:rsidRDefault="009A4E0A" w:rsidP="00497A16">
      <w:pPr>
        <w:pStyle w:val="3GPPText"/>
        <w:numPr>
          <w:ilvl w:val="3"/>
          <w:numId w:val="15"/>
        </w:numPr>
        <w:rPr>
          <w:b/>
          <w:lang w:val="en-GB"/>
        </w:rPr>
      </w:pPr>
      <w:r w:rsidRPr="00076485">
        <w:rPr>
          <w:b/>
          <w:lang w:val="en-GB"/>
        </w:rPr>
        <w:t>PRS transmission pattern on a given PRS Resource is signalled to UE (i.e. pre-configured)</w:t>
      </w:r>
    </w:p>
    <w:p w14:paraId="62716EA4" w14:textId="77777777" w:rsidR="009A4E0A" w:rsidRPr="00076485" w:rsidRDefault="009A4E0A" w:rsidP="00497A16">
      <w:pPr>
        <w:pStyle w:val="3GPPText"/>
        <w:numPr>
          <w:ilvl w:val="2"/>
          <w:numId w:val="15"/>
        </w:numPr>
        <w:rPr>
          <w:b/>
          <w:lang w:val="en-GB"/>
        </w:rPr>
      </w:pPr>
      <w:r w:rsidRPr="00076485">
        <w:rPr>
          <w:b/>
          <w:lang w:val="en-GB"/>
        </w:rPr>
        <w:t>PRS Transmission Mode 2 based on Pseudo-random PRS Transmission Schedule (PTM2)</w:t>
      </w:r>
    </w:p>
    <w:p w14:paraId="34AE6F42" w14:textId="77777777" w:rsidR="009A4E0A" w:rsidRPr="00076485" w:rsidRDefault="009A4E0A" w:rsidP="00497A16">
      <w:pPr>
        <w:pStyle w:val="3GPPText"/>
        <w:numPr>
          <w:ilvl w:val="3"/>
          <w:numId w:val="15"/>
        </w:numPr>
        <w:rPr>
          <w:b/>
          <w:lang w:val="en-GB"/>
        </w:rPr>
      </w:pPr>
      <w:r w:rsidRPr="00076485">
        <w:rPr>
          <w:b/>
          <w:lang w:val="en-GB"/>
        </w:rPr>
        <w:t>PRS transmission on a given PRS Resource is controlled probabilistically (i.e. according to (pre-) configured probability of PRS transmission P</w:t>
      </w:r>
      <w:r w:rsidRPr="00076485">
        <w:rPr>
          <w:b/>
          <w:vertAlign w:val="subscript"/>
          <w:lang w:val="en-GB"/>
        </w:rPr>
        <w:t>PRS</w:t>
      </w:r>
      <w:r w:rsidRPr="00076485">
        <w:rPr>
          <w:b/>
          <w:lang w:val="en-GB"/>
        </w:rPr>
        <w:t>_</w:t>
      </w:r>
      <w:r w:rsidRPr="00076485">
        <w:rPr>
          <w:b/>
          <w:vertAlign w:val="subscript"/>
          <w:lang w:val="en-GB"/>
        </w:rPr>
        <w:t>TX</w:t>
      </w:r>
      <w:r w:rsidRPr="00076485">
        <w:rPr>
          <w:b/>
          <w:lang w:val="en-GB"/>
        </w:rPr>
        <w:t>)</w:t>
      </w:r>
    </w:p>
    <w:p w14:paraId="22EEFD1D" w14:textId="0C10E289" w:rsidR="009A4E0A" w:rsidRDefault="004678ED" w:rsidP="00497A16">
      <w:pPr>
        <w:pStyle w:val="3GPPText"/>
        <w:numPr>
          <w:ilvl w:val="3"/>
          <w:numId w:val="15"/>
        </w:numPr>
        <w:rPr>
          <w:b/>
          <w:lang w:val="en-GB"/>
        </w:rPr>
      </w:pPr>
      <w:r w:rsidRPr="00076485">
        <w:rPr>
          <w:b/>
          <w:lang w:val="en-GB"/>
        </w:rPr>
        <w:t>Spa</w:t>
      </w:r>
      <w:r w:rsidR="00076485">
        <w:rPr>
          <w:b/>
          <w:lang w:val="en-GB"/>
        </w:rPr>
        <w:t>ce(beam)</w:t>
      </w:r>
      <w:r w:rsidRPr="00076485">
        <w:rPr>
          <w:b/>
          <w:lang w:val="en-GB"/>
        </w:rPr>
        <w:t>, time, frequency and code randomization techniques are applied</w:t>
      </w:r>
      <w:r w:rsidR="00877088" w:rsidRPr="00076485">
        <w:rPr>
          <w:b/>
          <w:lang w:val="en-GB"/>
        </w:rPr>
        <w:t xml:space="preserve"> for DL PRS transmission</w:t>
      </w:r>
      <w:r w:rsidR="00076485">
        <w:rPr>
          <w:b/>
          <w:lang w:val="en-GB"/>
        </w:rPr>
        <w:t xml:space="preserve"> on dedicated resources</w:t>
      </w:r>
    </w:p>
    <w:p w14:paraId="71C711E9" w14:textId="77777777" w:rsidR="00076485" w:rsidRPr="00076485" w:rsidRDefault="00076485" w:rsidP="00076485">
      <w:pPr>
        <w:pStyle w:val="3GPPAgreements"/>
        <w:numPr>
          <w:ilvl w:val="0"/>
          <w:numId w:val="0"/>
        </w:numPr>
      </w:pPr>
    </w:p>
    <w:p w14:paraId="198B44BB" w14:textId="0CA1BF22" w:rsidR="009A4E0A" w:rsidRDefault="00877088" w:rsidP="009A4E0A">
      <w:pPr>
        <w:pStyle w:val="3GPPText"/>
        <w:rPr>
          <w:lang w:val="en-GB"/>
        </w:rPr>
      </w:pPr>
      <w:r w:rsidRPr="00076485">
        <w:rPr>
          <w:lang w:val="en-GB"/>
        </w:rPr>
        <w:t>It should be noted that f</w:t>
      </w:r>
      <w:r w:rsidR="009A4E0A" w:rsidRPr="00076485">
        <w:rPr>
          <w:lang w:val="en-GB"/>
        </w:rPr>
        <w:t xml:space="preserve">or PTM2, we assume that UE can derive PRS transmission schedule, so that there is no need to blindly detect PRS transmission or measure signal location parameters, if there is no actual PRS transmission. The </w:t>
      </w:r>
      <w:r w:rsidRPr="00076485">
        <w:rPr>
          <w:lang w:val="en-GB"/>
        </w:rPr>
        <w:t>UE is expected derive DL PRS transmission</w:t>
      </w:r>
      <w:r w:rsidR="00076485" w:rsidRPr="00076485">
        <w:rPr>
          <w:lang w:val="en-GB"/>
        </w:rPr>
        <w:t xml:space="preserve">s based on pseudo-random rule. The </w:t>
      </w:r>
      <w:r w:rsidR="009A4E0A" w:rsidRPr="00076485">
        <w:rPr>
          <w:lang w:val="en-GB"/>
        </w:rPr>
        <w:t>support of PTM2 is beneficial from interference randomization perspective in basic deployment scenarios, while PTM1 can be applied for deployments targeting enhanced positioning areas.</w:t>
      </w:r>
    </w:p>
    <w:p w14:paraId="3B459AE0" w14:textId="77777777" w:rsidR="00076485" w:rsidRDefault="00076485" w:rsidP="00084E6A">
      <w:pPr>
        <w:pStyle w:val="3GPPText"/>
      </w:pPr>
    </w:p>
    <w:p w14:paraId="1F496BD9" w14:textId="77777777" w:rsidR="003B31E4" w:rsidRDefault="003B31E4" w:rsidP="003B31E4">
      <w:pPr>
        <w:pStyle w:val="Heading1"/>
      </w:pPr>
      <w:r>
        <w:t>UL Reference Signals for NR Positioning</w:t>
      </w:r>
    </w:p>
    <w:p w14:paraId="5730F522" w14:textId="300763E3" w:rsidR="000F4046" w:rsidRPr="000F4046" w:rsidRDefault="003B31E4" w:rsidP="000F4046">
      <w:pPr>
        <w:pStyle w:val="3GPPText"/>
      </w:pPr>
      <w:r>
        <w:t>UL SRS was agreed to be used as a starting point for NR Positioning in UL and DL+UL positioning techniques. I</w:t>
      </w:r>
      <w:r w:rsidR="000F4046" w:rsidRPr="000F4046">
        <w:t>t was designed for UL channel sounding and beam management. SRS Resources can be combined in SRS Resource Sets. Each SRS Resource can be configured with 1, 2, or 4 antenna ports, transmitted in 1, 2 or 4 consecutive symbols at the end of slot with a configurable signal bandwidth. NR SRS is represented by Zadoff-Chu sequences (if sequence length &gt; 36) and has comb structure. The NR SRS Resource Set can be configured as periodic or on-demand (semi-persistent or aperiodic). Sequence generation is a function of</w:t>
      </w:r>
      <w:r w:rsidRPr="003B31E4">
        <w:rPr>
          <w:rFonts w:cstheme="minorHAnsi"/>
          <w:i/>
        </w:rPr>
        <w:t xml:space="preserve"> </w:t>
      </w:r>
      <w:r>
        <w:rPr>
          <w:rFonts w:cstheme="minorHAnsi"/>
          <w:i/>
        </w:rPr>
        <w:t>n</w:t>
      </w:r>
      <w:r>
        <w:rPr>
          <w:rFonts w:cstheme="minorHAnsi"/>
          <w:i/>
          <w:vertAlign w:val="superscript"/>
        </w:rPr>
        <w:t>SRS</w:t>
      </w:r>
      <w:r>
        <w:rPr>
          <w:rFonts w:cstheme="minorHAnsi"/>
          <w:i/>
          <w:vertAlign w:val="subscript"/>
        </w:rPr>
        <w:t>ID</w:t>
      </w:r>
      <w:r w:rsidR="000F4046" w:rsidRPr="000F4046">
        <w:t>, slot and symbol number. The NR SRS supports group or sequence hopping as well as frequency hopping.</w:t>
      </w:r>
    </w:p>
    <w:p w14:paraId="0C38EB7A" w14:textId="77777777" w:rsidR="000F4046" w:rsidRDefault="000F4046" w:rsidP="000F4046">
      <w:pPr>
        <w:pStyle w:val="3GPPText"/>
        <w:rPr>
          <w:rFonts w:asciiTheme="minorHAnsi" w:hAnsiTheme="minorHAnsi" w:cstheme="minorBidi"/>
        </w:rPr>
      </w:pPr>
      <w:r>
        <w:t>Following options can be a potential enhancement for SRS design in order to improve UL PRS capability:</w:t>
      </w:r>
    </w:p>
    <w:p w14:paraId="7EAE5DCA" w14:textId="77777777" w:rsidR="000F4046" w:rsidRDefault="000F4046" w:rsidP="000F4046">
      <w:pPr>
        <w:pStyle w:val="3GPPAgreements"/>
      </w:pPr>
      <w:r>
        <w:t>Extended number of supported symbols for NR UL SRS</w:t>
      </w:r>
    </w:p>
    <w:p w14:paraId="0251109D" w14:textId="77777777" w:rsidR="000F4046" w:rsidRDefault="000F4046" w:rsidP="000F4046">
      <w:pPr>
        <w:pStyle w:val="3GPPAgreements"/>
      </w:pPr>
      <w:r>
        <w:t>Reduced occupied subcarrier density of UL SRS by applying comb-6/ comb-12 transmission configuration</w:t>
      </w:r>
    </w:p>
    <w:p w14:paraId="7AF6FED2" w14:textId="0E5BA8E7" w:rsidR="000F4046" w:rsidRPr="00340330" w:rsidRDefault="00B42371" w:rsidP="000F4046">
      <w:pPr>
        <w:pStyle w:val="3GPPAgreements"/>
      </w:pPr>
      <w:r w:rsidRPr="003F1132">
        <w:t>Mechanism to improve UE multiplexing capacity for positioning</w:t>
      </w:r>
    </w:p>
    <w:p w14:paraId="709AA970" w14:textId="77777777" w:rsidR="000F4046" w:rsidRDefault="000F4046" w:rsidP="000F4046">
      <w:pPr>
        <w:spacing w:after="0"/>
        <w:rPr>
          <w:rFonts w:eastAsiaTheme="minorHAnsi" w:cstheme="minorBidi"/>
          <w:szCs w:val="22"/>
        </w:rPr>
      </w:pPr>
    </w:p>
    <w:p w14:paraId="786314DC" w14:textId="4C11B530" w:rsidR="000F4046" w:rsidRDefault="000F4046" w:rsidP="003B31E4">
      <w:pPr>
        <w:pStyle w:val="Heading2"/>
        <w:tabs>
          <w:tab w:val="clear" w:pos="5255"/>
          <w:tab w:val="num" w:pos="300"/>
        </w:tabs>
        <w:ind w:left="284" w:hanging="284"/>
      </w:pPr>
      <w:r>
        <w:t>Increase</w:t>
      </w:r>
      <w:r w:rsidR="003B31E4">
        <w:t>d</w:t>
      </w:r>
      <w:r>
        <w:t xml:space="preserve"> </w:t>
      </w:r>
      <w:r w:rsidR="00F96100">
        <w:t xml:space="preserve">Number </w:t>
      </w:r>
      <w:r>
        <w:t>of SRS</w:t>
      </w:r>
      <w:r w:rsidR="00F96100">
        <w:t xml:space="preserve"> Symbols</w:t>
      </w:r>
    </w:p>
    <w:p w14:paraId="0C2440C6" w14:textId="6FDDBDB6" w:rsidR="000F4046" w:rsidRDefault="000F4046" w:rsidP="000F4046">
      <w:pPr>
        <w:pStyle w:val="3GPPText"/>
      </w:pPr>
      <w:r w:rsidRPr="00340330">
        <w:t xml:space="preserve">Increased number of symbols used for UL SRS transmission </w:t>
      </w:r>
      <w:r w:rsidR="00340330" w:rsidRPr="00340330">
        <w:t xml:space="preserve">up to number of symbols in slot </w:t>
      </w:r>
      <w:r w:rsidR="00F96100" w:rsidRPr="00340330">
        <w:t>will</w:t>
      </w:r>
      <w:r w:rsidRPr="00340330">
        <w:t xml:space="preserve"> increase the SRS link budget which leads to improvement of UL based positioning performance. Thus the number of </w:t>
      </w:r>
      <w:r w:rsidR="00340330" w:rsidRPr="00340330">
        <w:t xml:space="preserve">symbols </w:t>
      </w:r>
      <w:r w:rsidRPr="00340330">
        <w:t>used for</w:t>
      </w:r>
      <w:r w:rsidR="003B31E4" w:rsidRPr="00340330">
        <w:t xml:space="preserve"> UL SRS transmission can be </w:t>
      </w:r>
      <w:r w:rsidR="00340330" w:rsidRPr="00340330">
        <w:t xml:space="preserve">extended to additionally cover </w:t>
      </w:r>
      <w:r w:rsidRPr="00340330">
        <w:t>8</w:t>
      </w:r>
      <w:r w:rsidR="00340330" w:rsidRPr="003D0EBF">
        <w:t xml:space="preserve"> and 14 symbols per slot</w:t>
      </w:r>
      <w:r w:rsidRPr="00340330">
        <w:t>.</w:t>
      </w:r>
    </w:p>
    <w:p w14:paraId="7EDD3C84" w14:textId="77777777" w:rsidR="00131A58" w:rsidRPr="00340330" w:rsidRDefault="00131A58" w:rsidP="00340330">
      <w:pPr>
        <w:pStyle w:val="3GPPText"/>
      </w:pPr>
    </w:p>
    <w:p w14:paraId="76466D03" w14:textId="77777777" w:rsidR="00131A58" w:rsidRDefault="00131A58" w:rsidP="003D0EBF">
      <w:pPr>
        <w:pStyle w:val="3GPPAgreements"/>
        <w:numPr>
          <w:ilvl w:val="0"/>
          <w:numId w:val="12"/>
        </w:numPr>
      </w:pPr>
    </w:p>
    <w:p w14:paraId="1D662C6E" w14:textId="6ED6FABE" w:rsidR="00131A58" w:rsidRDefault="00131A58" w:rsidP="003D0EBF">
      <w:pPr>
        <w:pStyle w:val="3GPPText"/>
        <w:numPr>
          <w:ilvl w:val="1"/>
          <w:numId w:val="15"/>
        </w:numPr>
        <w:rPr>
          <w:b/>
          <w:lang w:val="en-GB"/>
        </w:rPr>
      </w:pPr>
      <w:r>
        <w:rPr>
          <w:b/>
          <w:lang w:val="en-GB"/>
        </w:rPr>
        <w:t xml:space="preserve">For the purpose of NR </w:t>
      </w:r>
      <w:r w:rsidRPr="00340330">
        <w:rPr>
          <w:b/>
          <w:lang w:val="en-GB"/>
        </w:rPr>
        <w:t xml:space="preserve">positioning, </w:t>
      </w:r>
      <w:r w:rsidR="00F96100" w:rsidRPr="003D0EBF">
        <w:rPr>
          <w:b/>
          <w:lang w:val="en-GB"/>
        </w:rPr>
        <w:t>increase number of symbols</w:t>
      </w:r>
      <w:r w:rsidRPr="003D0EBF">
        <w:rPr>
          <w:b/>
          <w:lang w:val="en-GB"/>
        </w:rPr>
        <w:t xml:space="preserve"> for </w:t>
      </w:r>
      <w:r w:rsidRPr="00340330">
        <w:rPr>
          <w:b/>
          <w:lang w:val="en-GB"/>
        </w:rPr>
        <w:t xml:space="preserve">UL </w:t>
      </w:r>
      <w:r w:rsidRPr="003D0EBF">
        <w:rPr>
          <w:b/>
          <w:lang w:val="en-GB"/>
        </w:rPr>
        <w:t>SRS</w:t>
      </w:r>
      <w:r w:rsidRPr="00340330">
        <w:rPr>
          <w:b/>
          <w:lang w:val="en-GB"/>
        </w:rPr>
        <w:t xml:space="preserve"> (PRS)</w:t>
      </w:r>
      <w:r w:rsidRPr="003D0EBF">
        <w:rPr>
          <w:b/>
          <w:lang w:val="en-GB"/>
        </w:rPr>
        <w:t xml:space="preserve"> </w:t>
      </w:r>
      <w:r w:rsidRPr="00340330">
        <w:rPr>
          <w:b/>
          <w:lang w:val="en-GB"/>
        </w:rPr>
        <w:t>transmission within single UL SRS (PRS) R</w:t>
      </w:r>
      <w:r w:rsidRPr="003D0EBF">
        <w:rPr>
          <w:b/>
          <w:lang w:val="en-GB"/>
        </w:rPr>
        <w:t>esource to 8</w:t>
      </w:r>
      <w:r w:rsidR="00340330" w:rsidRPr="00340330">
        <w:rPr>
          <w:b/>
          <w:lang w:val="en-GB"/>
        </w:rPr>
        <w:t xml:space="preserve"> and 14.</w:t>
      </w:r>
    </w:p>
    <w:p w14:paraId="0F1A4BDE" w14:textId="77777777" w:rsidR="00131A58" w:rsidRPr="003D0EBF" w:rsidRDefault="00131A58" w:rsidP="00340330">
      <w:pPr>
        <w:pStyle w:val="3GPPText"/>
      </w:pPr>
    </w:p>
    <w:p w14:paraId="505ABDE7" w14:textId="77777777" w:rsidR="000F4046" w:rsidRPr="000F4046" w:rsidRDefault="000F4046" w:rsidP="003B31E4">
      <w:pPr>
        <w:pStyle w:val="Heading2"/>
        <w:tabs>
          <w:tab w:val="clear" w:pos="5255"/>
          <w:tab w:val="num" w:pos="300"/>
        </w:tabs>
        <w:ind w:left="284" w:hanging="284"/>
      </w:pPr>
      <w:r>
        <w:t xml:space="preserve">Reduced occupied subcarrier density </w:t>
      </w:r>
    </w:p>
    <w:p w14:paraId="44342A33" w14:textId="3F4CA553" w:rsidR="000F4046" w:rsidRDefault="003B31E4" w:rsidP="000F4046">
      <w:pPr>
        <w:pStyle w:val="3GPPText"/>
      </w:pPr>
      <w:r>
        <w:t xml:space="preserve">Another SRS enhancement is to decrease the </w:t>
      </w:r>
      <w:r w:rsidR="000F4046" w:rsidRPr="000F4046">
        <w:t>number of allocated subcarriers per PRB assum</w:t>
      </w:r>
      <w:r>
        <w:t>ing</w:t>
      </w:r>
      <w:r w:rsidR="000F4046" w:rsidRPr="000F4046">
        <w:t xml:space="preserve"> utilization of comb-6 and comb-12 transmission configuration for UL SRS. It can increase the link budget and as a result can improve UL based NR positioning performance. </w:t>
      </w:r>
    </w:p>
    <w:p w14:paraId="28FDD275" w14:textId="77777777" w:rsidR="00131A58" w:rsidRPr="00120046" w:rsidRDefault="00131A58" w:rsidP="00131A58">
      <w:pPr>
        <w:pStyle w:val="3GPPText"/>
      </w:pPr>
    </w:p>
    <w:p w14:paraId="2C7F9F75" w14:textId="77777777" w:rsidR="00131A58" w:rsidRDefault="00131A58" w:rsidP="00131A58">
      <w:pPr>
        <w:pStyle w:val="3GPPAgreements"/>
        <w:numPr>
          <w:ilvl w:val="0"/>
          <w:numId w:val="12"/>
        </w:numPr>
      </w:pPr>
    </w:p>
    <w:p w14:paraId="57EE028A" w14:textId="01CBD495" w:rsidR="00131A58" w:rsidRPr="003D0EBF" w:rsidRDefault="00131A58" w:rsidP="003D0EBF">
      <w:pPr>
        <w:pStyle w:val="3GPPText"/>
        <w:numPr>
          <w:ilvl w:val="1"/>
          <w:numId w:val="15"/>
        </w:numPr>
        <w:rPr>
          <w:b/>
          <w:lang w:val="en-GB"/>
        </w:rPr>
      </w:pPr>
      <w:r>
        <w:rPr>
          <w:b/>
          <w:lang w:val="en-GB"/>
        </w:rPr>
        <w:t xml:space="preserve">For the purpose of NR positioning, additionally support </w:t>
      </w:r>
      <w:r w:rsidRPr="003D0EBF">
        <w:rPr>
          <w:b/>
        </w:rPr>
        <w:t xml:space="preserve">comb-6 and comb-12 transmission </w:t>
      </w:r>
      <w:r>
        <w:rPr>
          <w:b/>
        </w:rPr>
        <w:t xml:space="preserve">patterns </w:t>
      </w:r>
      <w:r w:rsidRPr="003D0EBF">
        <w:rPr>
          <w:b/>
        </w:rPr>
        <w:t>for UL SRS</w:t>
      </w:r>
      <w:r>
        <w:rPr>
          <w:b/>
        </w:rPr>
        <w:t>(PRS) configuration</w:t>
      </w:r>
    </w:p>
    <w:p w14:paraId="61E5962C" w14:textId="77777777" w:rsidR="00131A58" w:rsidRPr="000F4046" w:rsidRDefault="00131A58" w:rsidP="000F4046">
      <w:pPr>
        <w:pStyle w:val="3GPPText"/>
      </w:pPr>
    </w:p>
    <w:p w14:paraId="2043B3DB" w14:textId="28C3E701" w:rsidR="000F4046" w:rsidRPr="000F4046" w:rsidRDefault="00340330" w:rsidP="003B31E4">
      <w:pPr>
        <w:pStyle w:val="Heading2"/>
        <w:tabs>
          <w:tab w:val="clear" w:pos="5255"/>
          <w:tab w:val="num" w:pos="300"/>
        </w:tabs>
        <w:ind w:left="284" w:hanging="284"/>
      </w:pPr>
      <w:r>
        <w:t xml:space="preserve">UE Multiplexing Capacity Consideration </w:t>
      </w:r>
    </w:p>
    <w:p w14:paraId="60579D6B" w14:textId="77777777" w:rsidR="000F4046" w:rsidRPr="000F4046" w:rsidRDefault="000F4046" w:rsidP="000F4046">
      <w:pPr>
        <w:pStyle w:val="3GPPText"/>
      </w:pPr>
      <w:r w:rsidRPr="000F4046">
        <w:t>Utilization of UL SRS for positioning purposes can potentially lead to more frequent UL SRS scheduling for users involved into UL positioning or DL+UL positioning in NR, which can be a problem due to limited multiplexing capabilities. In order to increase the number of user assigned with the same set UL SRS without any significant performance degradation, a CDM in time and frequency can be used for UL SRS sequence generation. As an additional orthogonalization approach the special time and frequency domain spreading sequences can be applied to for generation of SRS sequence. The SRS sequence generation procedure corresponds to the following formula:</w:t>
      </w:r>
    </w:p>
    <w:p w14:paraId="1C3EE8F1" w14:textId="77777777" w:rsidR="000F4046" w:rsidRDefault="00BB1D82" w:rsidP="000F4046">
      <w:pPr>
        <w:pStyle w:val="3GPPText"/>
        <w:rPr>
          <w:rFonts w:asciiTheme="minorHAnsi" w:hAnsiTheme="minorHAnsi" w:cstheme="minorHAnsi"/>
        </w:rPr>
      </w:pPr>
      <m:oMathPara>
        <m:oMath>
          <m:sSub>
            <m:sSubPr>
              <m:ctrlPr>
                <w:rPr>
                  <w:rFonts w:ascii="Cambria Math" w:hAnsi="Cambria Math" w:cstheme="minorHAnsi"/>
                </w:rPr>
              </m:ctrlPr>
            </m:sSubPr>
            <m:e>
              <m:sSup>
                <m:sSupPr>
                  <m:ctrlPr>
                    <w:rPr>
                      <w:rFonts w:ascii="Cambria Math" w:hAnsi="Cambria Math" w:cstheme="minorHAnsi"/>
                      <w:i/>
                      <w:iCs/>
                    </w:rPr>
                  </m:ctrlPr>
                </m:sSupPr>
                <m:e>
                  <m:acc>
                    <m:accPr>
                      <m:chr m:val="̅"/>
                      <m:ctrlPr>
                        <w:rPr>
                          <w:rFonts w:ascii="Cambria Math" w:hAnsi="Cambria Math" w:cstheme="minorHAnsi"/>
                          <w:i/>
                          <w:iCs/>
                        </w:rPr>
                      </m:ctrlPr>
                    </m:accPr>
                    <m:e>
                      <m:r>
                        <w:rPr>
                          <w:rFonts w:ascii="Cambria Math" w:hAnsi="Cambria Math" w:cstheme="minorHAnsi"/>
                        </w:rPr>
                        <m:t>r</m:t>
                      </m:r>
                    </m:e>
                  </m:acc>
                </m:e>
                <m:sup>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i</m:t>
                      </m:r>
                    </m:sub>
                  </m:sSub>
                  <m:r>
                    <w:rPr>
                      <w:rFonts w:ascii="Cambria Math" w:hAnsi="Cambria Math" w:cstheme="minorHAnsi"/>
                    </w:rPr>
                    <m:t>)</m:t>
                  </m:r>
                </m:sup>
              </m:sSup>
            </m:e>
            <m:sub>
              <m:r>
                <w:rPr>
                  <w:rFonts w:ascii="Cambria Math" w:hAnsi="Cambria Math" w:cstheme="minorHAnsi"/>
                </w:rPr>
                <m:t>l</m:t>
              </m:r>
              <m:r>
                <m:rPr>
                  <m:sty m:val="p"/>
                </m:rPr>
                <w:rPr>
                  <w:rFonts w:ascii="Cambria Math" w:hAnsi="Cambria Math" w:cstheme="minorHAnsi"/>
                </w:rPr>
                <m:t>,</m:t>
              </m:r>
              <m:r>
                <w:rPr>
                  <w:rFonts w:ascii="Cambria Math" w:hAnsi="Cambria Math" w:cstheme="minorHAnsi"/>
                </w:rPr>
                <m:t>k</m:t>
              </m:r>
            </m:sub>
          </m:sSub>
          <m:r>
            <m:rPr>
              <m:sty m:val="p"/>
            </m:rPr>
            <w:rPr>
              <w:rFonts w:ascii="Cambria Math" w:hAnsi="Cambria Math" w:cstheme="minorHAnsi"/>
            </w:rPr>
            <m:t>=</m:t>
          </m:r>
          <m:sSub>
            <m:sSubPr>
              <m:ctrlPr>
                <w:rPr>
                  <w:rFonts w:ascii="Cambria Math" w:hAnsi="Cambria Math" w:cstheme="minorHAnsi"/>
                </w:rPr>
              </m:ctrlPr>
            </m:sSubPr>
            <m:e>
              <m:sSup>
                <m:sSupPr>
                  <m:ctrlPr>
                    <w:rPr>
                      <w:rFonts w:ascii="Cambria Math" w:hAnsi="Cambria Math" w:cstheme="minorHAnsi"/>
                      <w:i/>
                      <w:iCs/>
                    </w:rPr>
                  </m:ctrlPr>
                </m:sSupPr>
                <m:e>
                  <m:r>
                    <w:rPr>
                      <w:rFonts w:ascii="Cambria Math" w:hAnsi="Cambria Math" w:cstheme="minorHAnsi"/>
                    </w:rPr>
                    <m:t>r</m:t>
                  </m:r>
                </m:e>
                <m:sup>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i</m:t>
                      </m:r>
                    </m:sub>
                  </m:sSub>
                  <m:r>
                    <w:rPr>
                      <w:rFonts w:ascii="Cambria Math" w:hAnsi="Cambria Math" w:cstheme="minorHAnsi"/>
                    </w:rPr>
                    <m:t>)</m:t>
                  </m:r>
                </m:sup>
              </m:sSup>
            </m:e>
            <m:sub>
              <m:r>
                <w:rPr>
                  <w:rFonts w:ascii="Cambria Math" w:hAnsi="Cambria Math" w:cstheme="minorHAnsi"/>
                </w:rPr>
                <m:t>l</m:t>
              </m:r>
              <m:r>
                <m:rPr>
                  <m:sty m:val="p"/>
                </m:rPr>
                <w:rPr>
                  <w:rFonts w:ascii="Cambria Math" w:hAnsi="Cambria Math" w:cstheme="minorHAnsi"/>
                </w:rPr>
                <m:t>,</m:t>
              </m:r>
              <m:r>
                <w:rPr>
                  <w:rFonts w:ascii="Cambria Math" w:hAnsi="Cambria Math" w:cstheme="minorHAnsi"/>
                </w:rPr>
                <m:t>k</m:t>
              </m:r>
            </m:sub>
          </m:sSub>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f</m:t>
              </m:r>
            </m:sub>
          </m:sSub>
          <m:r>
            <m:rPr>
              <m:sty m:val="p"/>
            </m:rPr>
            <w:rPr>
              <w:rFonts w:ascii="Cambria Math" w:hAnsi="Cambria Math" w:cstheme="minorHAnsi"/>
            </w:rPr>
            <m:t>(</m:t>
          </m:r>
          <m:r>
            <w:rPr>
              <w:rFonts w:ascii="Cambria Math" w:hAnsi="Cambria Math" w:cstheme="minorHAnsi"/>
            </w:rPr>
            <m:t>k</m:t>
          </m:r>
          <m:r>
            <m:rPr>
              <m:sty m:val="p"/>
            </m:rPr>
            <w:rPr>
              <w:rFonts w:ascii="Cambria Math" w:hAnsi="Cambria Math" w:cstheme="minorHAnsi"/>
            </w:rPr>
            <m:t>)</m:t>
          </m:r>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t</m:t>
              </m:r>
            </m:sub>
          </m:sSub>
          <m:r>
            <m:rPr>
              <m:sty m:val="p"/>
            </m:rPr>
            <w:rPr>
              <w:rFonts w:ascii="Cambria Math" w:hAnsi="Cambria Math" w:cstheme="minorHAnsi"/>
            </w:rPr>
            <m:t>(</m:t>
          </m:r>
          <m:r>
            <w:rPr>
              <w:rFonts w:ascii="Cambria Math" w:hAnsi="Cambria Math" w:cstheme="minorHAnsi"/>
            </w:rPr>
            <m:t>l</m:t>
          </m:r>
          <m:r>
            <m:rPr>
              <m:sty m:val="p"/>
            </m:rPr>
            <w:rPr>
              <w:rFonts w:ascii="Cambria Math" w:hAnsi="Cambria Math" w:cstheme="minorHAnsi"/>
            </w:rPr>
            <m:t>)</m:t>
          </m:r>
        </m:oMath>
      </m:oMathPara>
    </w:p>
    <w:p w14:paraId="347B1B93" w14:textId="4B03D79B" w:rsidR="000F4046" w:rsidRPr="003B31E4" w:rsidRDefault="00BB1D82" w:rsidP="000F4046">
      <w:pPr>
        <w:pStyle w:val="3GPPText"/>
      </w:pPr>
      <m:oMath>
        <m:sSub>
          <m:sSubPr>
            <m:ctrlPr>
              <w:rPr>
                <w:rFonts w:ascii="Cambria Math" w:hAnsi="Cambria Math"/>
              </w:rPr>
            </m:ctrlPr>
          </m:sSubPr>
          <m:e>
            <m:sSup>
              <m:sSupPr>
                <m:ctrlPr>
                  <w:rPr>
                    <w:rFonts w:ascii="Cambria Math" w:hAnsi="Cambria Math"/>
                  </w:rPr>
                </m:ctrlPr>
              </m:sSupPr>
              <m:e>
                <m:r>
                  <w:rPr>
                    <w:rFonts w:ascii="Cambria Math" w:hAnsi="Cambria Math"/>
                  </w:rPr>
                  <m:t>r</m:t>
                </m:r>
              </m:e>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e>
          <m:sub>
            <m:r>
              <w:rPr>
                <w:rFonts w:ascii="Cambria Math" w:hAnsi="Cambria Math"/>
              </w:rPr>
              <m:t>l</m:t>
            </m:r>
            <m:r>
              <m:rPr>
                <m:sty m:val="p"/>
              </m:rPr>
              <w:rPr>
                <w:rFonts w:ascii="Cambria Math" w:hAnsi="Cambria Math"/>
              </w:rPr>
              <m:t>,</m:t>
            </m:r>
            <m:r>
              <w:rPr>
                <w:rFonts w:ascii="Cambria Math" w:hAnsi="Cambria Math"/>
              </w:rPr>
              <m:t>k</m:t>
            </m:r>
          </m:sub>
        </m:sSub>
      </m:oMath>
      <w:r w:rsidR="000F4046" w:rsidRPr="000F4046">
        <w:t xml:space="preserve"> – </w:t>
      </w:r>
      <w:r w:rsidR="000F4046" w:rsidRPr="003B31E4">
        <w:t xml:space="preserve">SRS sequence calculated according to section 6.4.1.4.2 in TS 38.211 </w:t>
      </w:r>
      <w:r w:rsidR="00744B51">
        <w:fldChar w:fldCharType="begin"/>
      </w:r>
      <w:r w:rsidR="00744B51">
        <w:instrText xml:space="preserve"> REF _Ref4857496 \n \h </w:instrText>
      </w:r>
      <w:r w:rsidR="00744B51">
        <w:fldChar w:fldCharType="separate"/>
      </w:r>
      <w:r w:rsidR="00FF4459">
        <w:t>[2]</w:t>
      </w:r>
      <w:r w:rsidR="00744B51">
        <w:fldChar w:fldCharType="end"/>
      </w:r>
      <w:r w:rsidR="000F4046" w:rsidRPr="003B31E4">
        <w:t>;</w:t>
      </w:r>
    </w:p>
    <w:p w14:paraId="71DDAED1" w14:textId="77777777" w:rsidR="000F4046" w:rsidRPr="000F4046" w:rsidRDefault="00BB1D82" w:rsidP="000F4046">
      <w:pPr>
        <w:pStyle w:val="3GPPText"/>
      </w:pPr>
      <m:oMath>
        <m:sSub>
          <m:sSubPr>
            <m:ctrlPr>
              <w:rPr>
                <w:rFonts w:ascii="Cambria Math" w:hAnsi="Cambria Math"/>
              </w:rPr>
            </m:ctrlPr>
          </m:sSubPr>
          <m:e>
            <m:r>
              <w:rPr>
                <w:rFonts w:ascii="Cambria Math" w:hAnsi="Cambria Math"/>
              </w:rPr>
              <m:t>w</m:t>
            </m:r>
          </m:e>
          <m:sub>
            <m:r>
              <w:rPr>
                <w:rFonts w:ascii="Cambria Math" w:hAnsi="Cambria Math"/>
              </w:rPr>
              <m:t>f</m:t>
            </m:r>
          </m:sub>
        </m:sSub>
      </m:oMath>
      <w:r w:rsidR="000F4046" w:rsidRPr="000F4046">
        <w:t xml:space="preserve"> – frequency spreading sequence; </w:t>
      </w:r>
      <m:oMath>
        <m:sSub>
          <m:sSubPr>
            <m:ctrlPr>
              <w:rPr>
                <w:rFonts w:ascii="Cambria Math" w:hAnsi="Cambria Math"/>
              </w:rPr>
            </m:ctrlPr>
          </m:sSubPr>
          <m:e>
            <m:r>
              <w:rPr>
                <w:rFonts w:ascii="Cambria Math" w:hAnsi="Cambria Math"/>
              </w:rPr>
              <m:t>w</m:t>
            </m:r>
          </m:e>
          <m:sub>
            <m:r>
              <w:rPr>
                <w:rFonts w:ascii="Cambria Math" w:hAnsi="Cambria Math"/>
              </w:rPr>
              <m:t>t</m:t>
            </m:r>
          </m:sub>
        </m:sSub>
      </m:oMath>
      <w:r w:rsidR="000F4046" w:rsidRPr="000F4046">
        <w:t xml:space="preserve"> – time spreading sequence.</w:t>
      </w:r>
    </w:p>
    <w:p w14:paraId="1B623942" w14:textId="5BC791AC" w:rsidR="000F4046" w:rsidRPr="000F4046" w:rsidRDefault="000F4046" w:rsidP="000F4046">
      <w:pPr>
        <w:pStyle w:val="3GPPText"/>
      </w:pPr>
      <w:r w:rsidRPr="000F4046">
        <w:t>Spreading sequences can be orthogonal based on Hadamard matrices, DFT based matrices or pseudo orthogonal based of randomly generated sequences.</w:t>
      </w:r>
    </w:p>
    <w:p w14:paraId="7164E6A9" w14:textId="77777777" w:rsidR="000F4046" w:rsidRDefault="000F4046" w:rsidP="00084E6A">
      <w:pPr>
        <w:pStyle w:val="3GPPText"/>
      </w:pPr>
    </w:p>
    <w:p w14:paraId="3989047B" w14:textId="77777777" w:rsidR="003B31E4" w:rsidRDefault="003B31E4" w:rsidP="003B31E4">
      <w:pPr>
        <w:pStyle w:val="3GPPAgreements"/>
        <w:numPr>
          <w:ilvl w:val="0"/>
          <w:numId w:val="12"/>
        </w:numPr>
      </w:pPr>
    </w:p>
    <w:p w14:paraId="27BB86FB" w14:textId="340C3C72" w:rsidR="003466EB" w:rsidRDefault="00B42371" w:rsidP="003B31E4">
      <w:pPr>
        <w:pStyle w:val="3GPPAgreements"/>
        <w:numPr>
          <w:ilvl w:val="1"/>
          <w:numId w:val="12"/>
        </w:numPr>
        <w:rPr>
          <w:b/>
        </w:rPr>
      </w:pPr>
      <w:r>
        <w:rPr>
          <w:b/>
        </w:rPr>
        <w:t>Further consider to introduce t</w:t>
      </w:r>
      <w:r w:rsidR="003466EB">
        <w:rPr>
          <w:b/>
        </w:rPr>
        <w:t>ime and frequency domain code multiplexing for UL SRS</w:t>
      </w:r>
      <w:r>
        <w:rPr>
          <w:b/>
        </w:rPr>
        <w:t xml:space="preserve"> (PRS)</w:t>
      </w:r>
      <w:r w:rsidR="003466EB">
        <w:rPr>
          <w:b/>
        </w:rPr>
        <w:t xml:space="preserve"> in order to increase the </w:t>
      </w:r>
      <w:r>
        <w:rPr>
          <w:b/>
        </w:rPr>
        <w:t xml:space="preserve">UE </w:t>
      </w:r>
      <w:r w:rsidR="003466EB">
        <w:rPr>
          <w:b/>
        </w:rPr>
        <w:t xml:space="preserve">multiplexing </w:t>
      </w:r>
      <w:r>
        <w:rPr>
          <w:b/>
        </w:rPr>
        <w:t>capacity for NR positioning in UL</w:t>
      </w:r>
    </w:p>
    <w:p w14:paraId="55AD20B6" w14:textId="77777777" w:rsidR="00FE622E" w:rsidRDefault="00FE622E" w:rsidP="00084E6A">
      <w:pPr>
        <w:pStyle w:val="3GPPText"/>
      </w:pPr>
    </w:p>
    <w:p w14:paraId="7C03BF72" w14:textId="2BE068AA" w:rsidR="00F47A64" w:rsidRDefault="00F47A64" w:rsidP="00F47A64">
      <w:pPr>
        <w:pStyle w:val="Heading1"/>
      </w:pPr>
      <w:r>
        <w:t>Conclusion</w:t>
      </w:r>
    </w:p>
    <w:p w14:paraId="5D56510B" w14:textId="5A9DF677" w:rsidR="00F47A64" w:rsidRDefault="00F47A64" w:rsidP="00F47A64">
      <w:pPr>
        <w:pStyle w:val="3GPPText"/>
      </w:pPr>
      <w:r>
        <w:t>In this contribution, we have provided initial views on DL and UL reference sig</w:t>
      </w:r>
      <w:r w:rsidR="00407823">
        <w:t>nal designs for NR positioning and provided following proposals:</w:t>
      </w:r>
    </w:p>
    <w:p w14:paraId="77C8700A" w14:textId="77777777" w:rsidR="00454DC4" w:rsidRDefault="00454DC4" w:rsidP="00583D42">
      <w:pPr>
        <w:pStyle w:val="3GPPAgreements"/>
        <w:numPr>
          <w:ilvl w:val="0"/>
          <w:numId w:val="50"/>
        </w:numPr>
      </w:pPr>
    </w:p>
    <w:p w14:paraId="5F7F2079" w14:textId="77777777" w:rsidR="00454DC4" w:rsidRDefault="00454DC4" w:rsidP="00454DC4">
      <w:pPr>
        <w:pStyle w:val="3GPPAgreements"/>
        <w:numPr>
          <w:ilvl w:val="1"/>
          <w:numId w:val="12"/>
        </w:numPr>
        <w:rPr>
          <w:b/>
        </w:rPr>
      </w:pPr>
      <w:r>
        <w:rPr>
          <w:b/>
        </w:rPr>
        <w:t>DL PRS Resource Pool is described by the following attributes</w:t>
      </w:r>
    </w:p>
    <w:p w14:paraId="2B0DB114" w14:textId="77777777" w:rsidR="00454DC4" w:rsidRDefault="00454DC4" w:rsidP="00454DC4">
      <w:pPr>
        <w:pStyle w:val="3GPPAgreements"/>
        <w:numPr>
          <w:ilvl w:val="2"/>
          <w:numId w:val="12"/>
        </w:numPr>
        <w:rPr>
          <w:b/>
        </w:rPr>
      </w:pPr>
      <w:r>
        <w:rPr>
          <w:b/>
        </w:rPr>
        <w:t>Pool Id</w:t>
      </w:r>
    </w:p>
    <w:p w14:paraId="474F0E0D" w14:textId="77777777" w:rsidR="00454DC4" w:rsidRDefault="00454DC4" w:rsidP="00454DC4">
      <w:pPr>
        <w:pStyle w:val="3GPPAgreements"/>
        <w:numPr>
          <w:ilvl w:val="2"/>
          <w:numId w:val="12"/>
        </w:numPr>
        <w:rPr>
          <w:b/>
        </w:rPr>
      </w:pPr>
      <w:r>
        <w:rPr>
          <w:b/>
        </w:rPr>
        <w:t>Bandwidth</w:t>
      </w:r>
    </w:p>
    <w:p w14:paraId="3EDAF4FF" w14:textId="77777777" w:rsidR="00454DC4" w:rsidRDefault="00454DC4" w:rsidP="00454DC4">
      <w:pPr>
        <w:pStyle w:val="3GPPAgreements"/>
        <w:numPr>
          <w:ilvl w:val="2"/>
          <w:numId w:val="12"/>
        </w:numPr>
        <w:rPr>
          <w:b/>
        </w:rPr>
      </w:pPr>
      <w:r>
        <w:rPr>
          <w:b/>
        </w:rPr>
        <w:t>Periodicity and offset</w:t>
      </w:r>
    </w:p>
    <w:p w14:paraId="70F5A02B" w14:textId="77777777" w:rsidR="00454DC4" w:rsidRDefault="00454DC4" w:rsidP="00454DC4">
      <w:pPr>
        <w:pStyle w:val="3GPPAgreements"/>
        <w:numPr>
          <w:ilvl w:val="2"/>
          <w:numId w:val="12"/>
        </w:numPr>
        <w:rPr>
          <w:b/>
        </w:rPr>
      </w:pPr>
      <w:r>
        <w:rPr>
          <w:b/>
        </w:rPr>
        <w:lastRenderedPageBreak/>
        <w:t>Slot Pattern</w:t>
      </w:r>
    </w:p>
    <w:p w14:paraId="1A0E810B" w14:textId="77777777" w:rsidR="00454DC4" w:rsidRDefault="00454DC4" w:rsidP="00454DC4">
      <w:pPr>
        <w:pStyle w:val="3GPPAgreements"/>
        <w:numPr>
          <w:ilvl w:val="2"/>
          <w:numId w:val="12"/>
        </w:numPr>
        <w:rPr>
          <w:b/>
        </w:rPr>
      </w:pPr>
      <w:r>
        <w:rPr>
          <w:b/>
        </w:rPr>
        <w:t>Symbol Pattern</w:t>
      </w:r>
    </w:p>
    <w:p w14:paraId="78DE400C" w14:textId="77777777" w:rsidR="00454DC4" w:rsidRDefault="00454DC4" w:rsidP="00583D42">
      <w:pPr>
        <w:pStyle w:val="3GPPAgreements"/>
        <w:numPr>
          <w:ilvl w:val="0"/>
          <w:numId w:val="51"/>
        </w:numPr>
      </w:pPr>
    </w:p>
    <w:p w14:paraId="014C024D" w14:textId="77777777" w:rsidR="00454DC4" w:rsidRPr="0014249F" w:rsidRDefault="00454DC4" w:rsidP="00454DC4">
      <w:pPr>
        <w:pStyle w:val="3GPPAgreements"/>
        <w:numPr>
          <w:ilvl w:val="1"/>
          <w:numId w:val="12"/>
        </w:numPr>
        <w:rPr>
          <w:b/>
        </w:rPr>
      </w:pPr>
      <w:r>
        <w:rPr>
          <w:b/>
        </w:rPr>
        <w:t>Configuration of DL PRS Resource Set is supported for NR Positioning</w:t>
      </w:r>
    </w:p>
    <w:p w14:paraId="5C00F3DA" w14:textId="77777777" w:rsidR="00454DC4" w:rsidRPr="00BC4443" w:rsidRDefault="00454DC4" w:rsidP="00454DC4">
      <w:pPr>
        <w:pStyle w:val="3GPPAgreements"/>
        <w:numPr>
          <w:ilvl w:val="1"/>
          <w:numId w:val="12"/>
        </w:numPr>
        <w:rPr>
          <w:b/>
        </w:rPr>
      </w:pPr>
      <w:r w:rsidRPr="005F49C5">
        <w:rPr>
          <w:b/>
        </w:rPr>
        <w:tab/>
      </w:r>
      <w:r w:rsidRPr="00BC4443">
        <w:rPr>
          <w:b/>
        </w:rPr>
        <w:t>DL PRS Resources within DL PRS Resource Set have the same bandwidth, duration</w:t>
      </w:r>
      <w:r>
        <w:rPr>
          <w:b/>
        </w:rPr>
        <w:t xml:space="preserve">, </w:t>
      </w:r>
      <w:r w:rsidRPr="00BC4443">
        <w:rPr>
          <w:b/>
        </w:rPr>
        <w:t>number of antenna ports</w:t>
      </w:r>
      <w:r>
        <w:rPr>
          <w:b/>
        </w:rPr>
        <w:t xml:space="preserve"> and cell ID</w:t>
      </w:r>
    </w:p>
    <w:p w14:paraId="256D6FD9" w14:textId="77777777" w:rsidR="00454DC4" w:rsidRDefault="00454DC4" w:rsidP="00583D42">
      <w:pPr>
        <w:pStyle w:val="3GPPAgreements"/>
        <w:numPr>
          <w:ilvl w:val="0"/>
          <w:numId w:val="52"/>
        </w:numPr>
      </w:pPr>
    </w:p>
    <w:p w14:paraId="72689725" w14:textId="77777777" w:rsidR="00454DC4" w:rsidRDefault="00454DC4" w:rsidP="00454DC4">
      <w:pPr>
        <w:pStyle w:val="3GPPAgreements"/>
        <w:numPr>
          <w:ilvl w:val="1"/>
          <w:numId w:val="12"/>
        </w:numPr>
        <w:rPr>
          <w:b/>
        </w:rPr>
      </w:pPr>
      <w:r>
        <w:rPr>
          <w:b/>
        </w:rPr>
        <w:t>DL PRS Resource is described by the following attributes</w:t>
      </w:r>
    </w:p>
    <w:p w14:paraId="317B52F0" w14:textId="77777777" w:rsidR="00454DC4" w:rsidRDefault="00454DC4" w:rsidP="00454DC4">
      <w:pPr>
        <w:pStyle w:val="3GPPAgreements"/>
        <w:numPr>
          <w:ilvl w:val="2"/>
          <w:numId w:val="12"/>
        </w:numPr>
        <w:rPr>
          <w:b/>
        </w:rPr>
      </w:pPr>
      <w:r>
        <w:rPr>
          <w:b/>
        </w:rPr>
        <w:t>Resource ID</w:t>
      </w:r>
    </w:p>
    <w:p w14:paraId="63299BA0" w14:textId="77777777" w:rsidR="00454DC4" w:rsidRDefault="00454DC4" w:rsidP="00454DC4">
      <w:pPr>
        <w:pStyle w:val="3GPPAgreements"/>
        <w:numPr>
          <w:ilvl w:val="2"/>
          <w:numId w:val="12"/>
        </w:numPr>
        <w:rPr>
          <w:b/>
        </w:rPr>
      </w:pPr>
      <w:r>
        <w:rPr>
          <w:b/>
        </w:rPr>
        <w:t>Frequency shift</w:t>
      </w:r>
    </w:p>
    <w:p w14:paraId="4E442C2E" w14:textId="77777777" w:rsidR="00454DC4" w:rsidRDefault="00454DC4" w:rsidP="00454DC4">
      <w:pPr>
        <w:pStyle w:val="3GPPAgreements"/>
        <w:numPr>
          <w:ilvl w:val="2"/>
          <w:numId w:val="12"/>
        </w:numPr>
        <w:rPr>
          <w:b/>
        </w:rPr>
      </w:pPr>
      <w:r>
        <w:rPr>
          <w:b/>
        </w:rPr>
        <w:t>Time Offset</w:t>
      </w:r>
    </w:p>
    <w:p w14:paraId="285FBF7F" w14:textId="77777777" w:rsidR="00454DC4" w:rsidRDefault="00454DC4" w:rsidP="00454DC4">
      <w:pPr>
        <w:pStyle w:val="3GPPAgreements"/>
        <w:numPr>
          <w:ilvl w:val="2"/>
          <w:numId w:val="12"/>
        </w:numPr>
        <w:rPr>
          <w:b/>
        </w:rPr>
      </w:pPr>
      <w:r>
        <w:rPr>
          <w:b/>
        </w:rPr>
        <w:t xml:space="preserve">Duration of DL PRS </w:t>
      </w:r>
    </w:p>
    <w:p w14:paraId="7C423C5B" w14:textId="77777777" w:rsidR="00454DC4" w:rsidRDefault="00454DC4" w:rsidP="00454DC4">
      <w:pPr>
        <w:pStyle w:val="3GPPAgreements"/>
        <w:numPr>
          <w:ilvl w:val="2"/>
          <w:numId w:val="12"/>
        </w:numPr>
        <w:rPr>
          <w:b/>
        </w:rPr>
      </w:pPr>
      <w:r>
        <w:rPr>
          <w:b/>
        </w:rPr>
        <w:t>Resource Element Mapping Pattern</w:t>
      </w:r>
    </w:p>
    <w:p w14:paraId="14126B5E" w14:textId="77777777" w:rsidR="00454DC4" w:rsidRDefault="00454DC4" w:rsidP="00454DC4">
      <w:pPr>
        <w:pStyle w:val="3GPPAgreements"/>
        <w:numPr>
          <w:ilvl w:val="2"/>
          <w:numId w:val="12"/>
        </w:numPr>
        <w:rPr>
          <w:b/>
        </w:rPr>
      </w:pPr>
      <w:r>
        <w:rPr>
          <w:b/>
        </w:rPr>
        <w:t>Sequence ID</w:t>
      </w:r>
    </w:p>
    <w:p w14:paraId="21ADB5D0" w14:textId="77777777" w:rsidR="00454DC4" w:rsidRDefault="00454DC4" w:rsidP="00454DC4">
      <w:pPr>
        <w:pStyle w:val="3GPPAgreements"/>
        <w:numPr>
          <w:ilvl w:val="2"/>
          <w:numId w:val="12"/>
        </w:numPr>
        <w:rPr>
          <w:b/>
        </w:rPr>
      </w:pPr>
      <w:r>
        <w:rPr>
          <w:b/>
        </w:rPr>
        <w:t>Number of TX antenna ports</w:t>
      </w:r>
    </w:p>
    <w:p w14:paraId="2024BD0A" w14:textId="77777777" w:rsidR="00454DC4" w:rsidRDefault="00454DC4" w:rsidP="00454DC4">
      <w:pPr>
        <w:pStyle w:val="3GPPAgreements"/>
        <w:numPr>
          <w:ilvl w:val="2"/>
          <w:numId w:val="12"/>
        </w:numPr>
        <w:rPr>
          <w:b/>
        </w:rPr>
      </w:pPr>
      <w:r>
        <w:rPr>
          <w:b/>
        </w:rPr>
        <w:t>Quasi-colocation information (QCL with other reference signals)</w:t>
      </w:r>
    </w:p>
    <w:p w14:paraId="3C74DF42" w14:textId="77777777" w:rsidR="00454DC4" w:rsidRDefault="00454DC4" w:rsidP="00454DC4">
      <w:pPr>
        <w:pStyle w:val="3GPPAgreements"/>
        <w:numPr>
          <w:ilvl w:val="1"/>
          <w:numId w:val="12"/>
        </w:numPr>
        <w:rPr>
          <w:b/>
        </w:rPr>
      </w:pPr>
      <w:r>
        <w:rPr>
          <w:b/>
        </w:rPr>
        <w:t>The following parameters are expected to have the same settings across all DL PRS Resources within DL PRS Resource Set:</w:t>
      </w:r>
    </w:p>
    <w:p w14:paraId="6AA5AA69" w14:textId="77777777" w:rsidR="00454DC4" w:rsidRPr="003F1132" w:rsidRDefault="00454DC4" w:rsidP="00454DC4">
      <w:pPr>
        <w:pStyle w:val="3GPPAgreements"/>
        <w:numPr>
          <w:ilvl w:val="2"/>
          <w:numId w:val="12"/>
        </w:numPr>
        <w:rPr>
          <w:b/>
        </w:rPr>
      </w:pPr>
      <w:r w:rsidRPr="003F1132">
        <w:rPr>
          <w:b/>
        </w:rPr>
        <w:t>Bandwidth – can be defined at DL PRS Pool level</w:t>
      </w:r>
    </w:p>
    <w:p w14:paraId="70876A43" w14:textId="77777777" w:rsidR="00454DC4" w:rsidRPr="003F1132" w:rsidRDefault="00454DC4" w:rsidP="00454DC4">
      <w:pPr>
        <w:pStyle w:val="3GPPAgreements"/>
        <w:numPr>
          <w:ilvl w:val="2"/>
          <w:numId w:val="12"/>
        </w:numPr>
        <w:rPr>
          <w:b/>
        </w:rPr>
      </w:pPr>
      <w:r w:rsidRPr="003F1132">
        <w:rPr>
          <w:b/>
        </w:rPr>
        <w:t>Periodicity and offset – can be defined at DL PRS Pool level</w:t>
      </w:r>
    </w:p>
    <w:p w14:paraId="160490AB" w14:textId="77777777" w:rsidR="00454DC4" w:rsidRPr="003F1132" w:rsidRDefault="00454DC4" w:rsidP="00454DC4">
      <w:pPr>
        <w:pStyle w:val="3GPPAgreements"/>
        <w:numPr>
          <w:ilvl w:val="2"/>
          <w:numId w:val="12"/>
        </w:numPr>
        <w:rPr>
          <w:b/>
        </w:rPr>
      </w:pPr>
      <w:r w:rsidRPr="003F1132">
        <w:rPr>
          <w:b/>
        </w:rPr>
        <w:t xml:space="preserve">Duration of DL PRS </w:t>
      </w:r>
    </w:p>
    <w:p w14:paraId="482E9B34" w14:textId="77777777" w:rsidR="00454DC4" w:rsidRPr="003F1132" w:rsidRDefault="00454DC4" w:rsidP="00454DC4">
      <w:pPr>
        <w:pStyle w:val="3GPPAgreements"/>
        <w:numPr>
          <w:ilvl w:val="2"/>
          <w:numId w:val="12"/>
        </w:numPr>
        <w:rPr>
          <w:b/>
        </w:rPr>
      </w:pPr>
      <w:r w:rsidRPr="003F1132">
        <w:rPr>
          <w:b/>
        </w:rPr>
        <w:t>Number of TX antenna ports</w:t>
      </w:r>
    </w:p>
    <w:p w14:paraId="3F0504BD" w14:textId="77777777" w:rsidR="00454DC4" w:rsidRDefault="00454DC4" w:rsidP="00454DC4">
      <w:pPr>
        <w:pStyle w:val="3GPPAgreements"/>
        <w:numPr>
          <w:ilvl w:val="2"/>
          <w:numId w:val="12"/>
        </w:numPr>
        <w:rPr>
          <w:b/>
        </w:rPr>
      </w:pPr>
      <w:r w:rsidRPr="003F1132">
        <w:rPr>
          <w:b/>
        </w:rPr>
        <w:t>Quasi-colocation information (QCL with other reference signals)</w:t>
      </w:r>
    </w:p>
    <w:p w14:paraId="6BF5364A" w14:textId="77777777" w:rsidR="00454DC4" w:rsidRPr="00F91EFB" w:rsidRDefault="00454DC4" w:rsidP="00583D42">
      <w:pPr>
        <w:pStyle w:val="3GPPAgreements"/>
        <w:numPr>
          <w:ilvl w:val="0"/>
          <w:numId w:val="53"/>
        </w:numPr>
      </w:pPr>
    </w:p>
    <w:p w14:paraId="39309923" w14:textId="77777777" w:rsidR="00454DC4" w:rsidRPr="00F91EFB" w:rsidRDefault="00454DC4" w:rsidP="00454DC4">
      <w:pPr>
        <w:pStyle w:val="3GPPAgreements"/>
        <w:numPr>
          <w:ilvl w:val="1"/>
          <w:numId w:val="12"/>
        </w:numPr>
        <w:rPr>
          <w:b/>
        </w:rPr>
      </w:pPr>
      <w:r w:rsidRPr="00F91EFB">
        <w:rPr>
          <w:b/>
        </w:rPr>
        <w:t>DL PRS sequence design is based on Gold</w:t>
      </w:r>
      <w:r>
        <w:rPr>
          <w:b/>
        </w:rPr>
        <w:t xml:space="preserve"> code</w:t>
      </w:r>
      <w:r w:rsidRPr="00F91EFB">
        <w:rPr>
          <w:b/>
        </w:rPr>
        <w:t xml:space="preserve"> sequences generator</w:t>
      </w:r>
    </w:p>
    <w:p w14:paraId="3C235E34" w14:textId="77777777" w:rsidR="00454DC4" w:rsidRDefault="00454DC4" w:rsidP="00583D42">
      <w:pPr>
        <w:pStyle w:val="3GPPAgreements"/>
        <w:numPr>
          <w:ilvl w:val="0"/>
          <w:numId w:val="54"/>
        </w:numPr>
      </w:pPr>
    </w:p>
    <w:p w14:paraId="33E1BE84" w14:textId="77777777" w:rsidR="00454DC4" w:rsidRDefault="00454DC4" w:rsidP="00454DC4">
      <w:pPr>
        <w:pStyle w:val="3GPPText"/>
        <w:numPr>
          <w:ilvl w:val="1"/>
          <w:numId w:val="15"/>
        </w:numPr>
        <w:rPr>
          <w:b/>
          <w:lang w:val="en-GB"/>
        </w:rPr>
      </w:pPr>
      <w:r>
        <w:rPr>
          <w:b/>
          <w:lang w:val="en-GB"/>
        </w:rPr>
        <w:t>Apply comb-N resource element mapping for DL PRS, where N = {1,2,3,4}</w:t>
      </w:r>
    </w:p>
    <w:p w14:paraId="628AE084" w14:textId="77777777" w:rsidR="00454DC4" w:rsidRDefault="00454DC4" w:rsidP="00583D42">
      <w:pPr>
        <w:pStyle w:val="3GPPAgreements"/>
        <w:numPr>
          <w:ilvl w:val="0"/>
          <w:numId w:val="54"/>
        </w:numPr>
      </w:pPr>
    </w:p>
    <w:p w14:paraId="04D4149A" w14:textId="77777777" w:rsidR="00454DC4" w:rsidRPr="00BC4443" w:rsidRDefault="00454DC4" w:rsidP="00583D42">
      <w:pPr>
        <w:pStyle w:val="3GPPAgreements"/>
        <w:numPr>
          <w:ilvl w:val="1"/>
          <w:numId w:val="55"/>
        </w:numPr>
        <w:rPr>
          <w:b/>
        </w:rPr>
      </w:pPr>
      <w:r w:rsidRPr="00266800">
        <w:rPr>
          <w:b/>
        </w:rPr>
        <w:t>NR positioning supports configuration of two antenna ports for DL PRS transmission</w:t>
      </w:r>
      <w:r>
        <w:rPr>
          <w:b/>
        </w:rPr>
        <w:t>.</w:t>
      </w:r>
    </w:p>
    <w:p w14:paraId="2CC083C2" w14:textId="77777777" w:rsidR="00454DC4" w:rsidRDefault="00454DC4" w:rsidP="00583D42">
      <w:pPr>
        <w:pStyle w:val="3GPPAgreements"/>
        <w:numPr>
          <w:ilvl w:val="0"/>
          <w:numId w:val="54"/>
        </w:numPr>
      </w:pPr>
    </w:p>
    <w:p w14:paraId="708B7C58" w14:textId="77777777" w:rsidR="00454DC4" w:rsidRPr="00BC4443" w:rsidRDefault="00454DC4" w:rsidP="00454DC4">
      <w:pPr>
        <w:pStyle w:val="3GPPAgreements"/>
        <w:numPr>
          <w:ilvl w:val="1"/>
          <w:numId w:val="12"/>
        </w:numPr>
        <w:rPr>
          <w:b/>
        </w:rPr>
      </w:pPr>
      <w:r>
        <w:rPr>
          <w:b/>
        </w:rPr>
        <w:t>DL PRS transmissions are multiplexed in time with other DL reference signals / channels.</w:t>
      </w:r>
    </w:p>
    <w:p w14:paraId="2D4F9A4A" w14:textId="77777777" w:rsidR="00454DC4" w:rsidRDefault="00454DC4" w:rsidP="00583D42">
      <w:pPr>
        <w:pStyle w:val="3GPPAgreements"/>
        <w:numPr>
          <w:ilvl w:val="0"/>
          <w:numId w:val="54"/>
        </w:numPr>
      </w:pPr>
    </w:p>
    <w:p w14:paraId="61DEC307" w14:textId="77777777" w:rsidR="00454DC4" w:rsidRDefault="00454DC4" w:rsidP="00454DC4">
      <w:pPr>
        <w:pStyle w:val="3GPPAgreements"/>
        <w:numPr>
          <w:ilvl w:val="1"/>
          <w:numId w:val="12"/>
        </w:numPr>
        <w:rPr>
          <w:b/>
        </w:rPr>
      </w:pPr>
      <w:r>
        <w:rPr>
          <w:b/>
        </w:rPr>
        <w:t>NR DL PRS Resources are configured independently of NR DL BWPs</w:t>
      </w:r>
    </w:p>
    <w:p w14:paraId="39ECBB96" w14:textId="77777777" w:rsidR="00454DC4" w:rsidRDefault="00454DC4" w:rsidP="00454DC4">
      <w:pPr>
        <w:pStyle w:val="3GPPAgreements"/>
        <w:numPr>
          <w:ilvl w:val="1"/>
          <w:numId w:val="12"/>
        </w:numPr>
        <w:rPr>
          <w:b/>
        </w:rPr>
      </w:pPr>
      <w:r>
        <w:rPr>
          <w:b/>
        </w:rPr>
        <w:t>UE expects that one of the configured DL BWPs is associated with NR DL PRS Resources (Pool)</w:t>
      </w:r>
    </w:p>
    <w:p w14:paraId="49E52D60" w14:textId="77777777" w:rsidR="00454DC4" w:rsidRDefault="00454DC4" w:rsidP="00454DC4">
      <w:pPr>
        <w:pStyle w:val="3GPPAgreements"/>
        <w:numPr>
          <w:ilvl w:val="1"/>
          <w:numId w:val="12"/>
        </w:numPr>
        <w:rPr>
          <w:b/>
        </w:rPr>
      </w:pPr>
      <w:r>
        <w:rPr>
          <w:b/>
        </w:rPr>
        <w:t>UE processes NR DL PRS within DL BWP, associated with NR DL PRS</w:t>
      </w:r>
    </w:p>
    <w:p w14:paraId="780AAB71" w14:textId="77777777" w:rsidR="00454DC4" w:rsidRPr="006E1BCE" w:rsidRDefault="00454DC4" w:rsidP="00454DC4">
      <w:pPr>
        <w:pStyle w:val="3GPPAgreements"/>
        <w:numPr>
          <w:ilvl w:val="1"/>
          <w:numId w:val="12"/>
        </w:numPr>
        <w:rPr>
          <w:b/>
        </w:rPr>
      </w:pPr>
      <w:r>
        <w:rPr>
          <w:b/>
        </w:rPr>
        <w:t>DL PRS processing bandwidth is up to UE capability and can be less than the bandwidth of DL PRS</w:t>
      </w:r>
    </w:p>
    <w:p w14:paraId="2943D21F" w14:textId="77777777" w:rsidR="00454DC4" w:rsidRDefault="00454DC4" w:rsidP="00583D42">
      <w:pPr>
        <w:pStyle w:val="3GPPAgreements"/>
        <w:numPr>
          <w:ilvl w:val="0"/>
          <w:numId w:val="54"/>
        </w:numPr>
      </w:pPr>
    </w:p>
    <w:p w14:paraId="29E0BCE1" w14:textId="77777777" w:rsidR="00454DC4" w:rsidRPr="006E1BCE" w:rsidRDefault="00454DC4" w:rsidP="00454DC4">
      <w:pPr>
        <w:pStyle w:val="3GPPText"/>
        <w:numPr>
          <w:ilvl w:val="1"/>
          <w:numId w:val="13"/>
        </w:numPr>
        <w:rPr>
          <w:b/>
        </w:rPr>
      </w:pPr>
      <w:r>
        <w:rPr>
          <w:b/>
        </w:rPr>
        <w:t>Assumptions of DL BWP switching are reused for DL PRS processing</w:t>
      </w:r>
    </w:p>
    <w:p w14:paraId="7D973702" w14:textId="77777777" w:rsidR="00454DC4" w:rsidRDefault="00454DC4" w:rsidP="00583D42">
      <w:pPr>
        <w:pStyle w:val="3GPPAgreements"/>
        <w:numPr>
          <w:ilvl w:val="0"/>
          <w:numId w:val="54"/>
        </w:numPr>
      </w:pPr>
    </w:p>
    <w:p w14:paraId="2D263AD1" w14:textId="77777777" w:rsidR="00454DC4" w:rsidRDefault="00454DC4" w:rsidP="00454DC4">
      <w:pPr>
        <w:pStyle w:val="3GPPAgreements"/>
        <w:numPr>
          <w:ilvl w:val="1"/>
          <w:numId w:val="12"/>
        </w:numPr>
        <w:rPr>
          <w:b/>
        </w:rPr>
      </w:pPr>
      <w:r w:rsidRPr="00373E51">
        <w:rPr>
          <w:b/>
        </w:rPr>
        <w:t xml:space="preserve">DL PRS Resource(s) within DL PRS Resource Set </w:t>
      </w:r>
      <w:r>
        <w:rPr>
          <w:b/>
        </w:rPr>
        <w:t>can be configured as quasi-collocated with each other using QCL Type-A, if applicable</w:t>
      </w:r>
    </w:p>
    <w:p w14:paraId="2EAB3DC4" w14:textId="77777777" w:rsidR="00454DC4" w:rsidRDefault="00454DC4" w:rsidP="00454DC4">
      <w:pPr>
        <w:pStyle w:val="3GPPAgreements"/>
        <w:numPr>
          <w:ilvl w:val="1"/>
          <w:numId w:val="12"/>
        </w:numPr>
        <w:rPr>
          <w:b/>
        </w:rPr>
      </w:pPr>
      <w:r w:rsidRPr="00373E51">
        <w:rPr>
          <w:b/>
        </w:rPr>
        <w:lastRenderedPageBreak/>
        <w:t xml:space="preserve">DL PRS Resource(s) </w:t>
      </w:r>
      <w:r>
        <w:rPr>
          <w:b/>
        </w:rPr>
        <w:t xml:space="preserve">within DL PRS Resource Set </w:t>
      </w:r>
      <w:r w:rsidRPr="00373E51">
        <w:rPr>
          <w:b/>
        </w:rPr>
        <w:t xml:space="preserve">can be </w:t>
      </w:r>
      <w:r>
        <w:rPr>
          <w:b/>
        </w:rPr>
        <w:t xml:space="preserve">configured as </w:t>
      </w:r>
      <w:r w:rsidRPr="00373E51">
        <w:rPr>
          <w:b/>
        </w:rPr>
        <w:t xml:space="preserve">quasi-collocated with </w:t>
      </w:r>
      <w:r>
        <w:rPr>
          <w:b/>
        </w:rPr>
        <w:t xml:space="preserve">CSI-RS for tracking (TRS) using </w:t>
      </w:r>
      <w:r w:rsidRPr="00373E51">
        <w:rPr>
          <w:b/>
        </w:rPr>
        <w:t>QCL Type</w:t>
      </w:r>
      <w:r>
        <w:rPr>
          <w:b/>
        </w:rPr>
        <w:t>-</w:t>
      </w:r>
      <w:r w:rsidRPr="00373E51">
        <w:rPr>
          <w:b/>
        </w:rPr>
        <w:t xml:space="preserve">A </w:t>
      </w:r>
      <w:r w:rsidRPr="003A4836">
        <w:rPr>
          <w:b/>
        </w:rPr>
        <w:t>and/</w:t>
      </w:r>
      <w:r w:rsidRPr="004D30B2">
        <w:rPr>
          <w:b/>
        </w:rPr>
        <w:t>or QCL Type-D</w:t>
      </w:r>
      <w:r>
        <w:rPr>
          <w:b/>
        </w:rPr>
        <w:t>, if applicable</w:t>
      </w:r>
    </w:p>
    <w:p w14:paraId="7A6D59DF" w14:textId="77777777" w:rsidR="00454DC4" w:rsidRDefault="00454DC4" w:rsidP="00454DC4">
      <w:pPr>
        <w:pStyle w:val="3GPPAgreements"/>
        <w:numPr>
          <w:ilvl w:val="1"/>
          <w:numId w:val="12"/>
        </w:numPr>
        <w:rPr>
          <w:b/>
        </w:rPr>
      </w:pPr>
      <w:r w:rsidRPr="00373E51">
        <w:rPr>
          <w:b/>
        </w:rPr>
        <w:t xml:space="preserve">DL PRS Resource(s) </w:t>
      </w:r>
      <w:r>
        <w:rPr>
          <w:b/>
        </w:rPr>
        <w:t xml:space="preserve">within DL PRS Resource Set </w:t>
      </w:r>
      <w:r w:rsidRPr="00373E51">
        <w:rPr>
          <w:b/>
        </w:rPr>
        <w:t xml:space="preserve">can be </w:t>
      </w:r>
      <w:r>
        <w:rPr>
          <w:b/>
        </w:rPr>
        <w:t xml:space="preserve">configured as </w:t>
      </w:r>
      <w:r w:rsidRPr="00373E51">
        <w:rPr>
          <w:b/>
        </w:rPr>
        <w:t xml:space="preserve">quasi-collocated with </w:t>
      </w:r>
      <w:r>
        <w:rPr>
          <w:b/>
        </w:rPr>
        <w:t>CSI-RS for beam management (BM)</w:t>
      </w:r>
      <w:r w:rsidRPr="00373E51">
        <w:rPr>
          <w:b/>
        </w:rPr>
        <w:t xml:space="preserve"> </w:t>
      </w:r>
      <w:r>
        <w:rPr>
          <w:b/>
        </w:rPr>
        <w:t xml:space="preserve">using </w:t>
      </w:r>
      <w:r w:rsidRPr="004D30B2">
        <w:rPr>
          <w:b/>
        </w:rPr>
        <w:t>QCL Type-D</w:t>
      </w:r>
      <w:r>
        <w:rPr>
          <w:b/>
        </w:rPr>
        <w:t>, if applicable</w:t>
      </w:r>
    </w:p>
    <w:p w14:paraId="501DBFC4" w14:textId="77777777" w:rsidR="00454DC4" w:rsidRDefault="00454DC4" w:rsidP="00454DC4">
      <w:pPr>
        <w:pStyle w:val="3GPPAgreements"/>
        <w:numPr>
          <w:ilvl w:val="1"/>
          <w:numId w:val="12"/>
        </w:numPr>
        <w:rPr>
          <w:b/>
        </w:rPr>
      </w:pPr>
      <w:r w:rsidRPr="003A4836">
        <w:rPr>
          <w:b/>
        </w:rPr>
        <w:t>DL PRS Resource(s) within DL PRS Resource Set can be configured as quasi-collocated with SSB (SSB index)</w:t>
      </w:r>
      <w:r>
        <w:rPr>
          <w:b/>
        </w:rPr>
        <w:t xml:space="preserve"> using QCL Type-C and/or Type-D, if applicable</w:t>
      </w:r>
    </w:p>
    <w:p w14:paraId="505A2D56" w14:textId="77777777" w:rsidR="00454DC4" w:rsidRPr="00076485" w:rsidRDefault="00454DC4" w:rsidP="00583D42">
      <w:pPr>
        <w:pStyle w:val="3GPPAgreements"/>
        <w:numPr>
          <w:ilvl w:val="0"/>
          <w:numId w:val="54"/>
        </w:numPr>
        <w:rPr>
          <w:lang w:val="en-GB"/>
        </w:rPr>
      </w:pPr>
    </w:p>
    <w:p w14:paraId="2E8A21D9" w14:textId="77777777" w:rsidR="00454DC4" w:rsidRPr="00076485" w:rsidRDefault="00454DC4" w:rsidP="00454DC4">
      <w:pPr>
        <w:pStyle w:val="3GPPText"/>
        <w:numPr>
          <w:ilvl w:val="1"/>
          <w:numId w:val="15"/>
        </w:numPr>
        <w:rPr>
          <w:b/>
          <w:lang w:val="en-GB"/>
        </w:rPr>
      </w:pPr>
      <w:r w:rsidRPr="00076485">
        <w:rPr>
          <w:b/>
          <w:lang w:val="en-GB"/>
        </w:rPr>
        <w:t>Two modes of DL PRS transmission are supported by NR</w:t>
      </w:r>
    </w:p>
    <w:p w14:paraId="04414100" w14:textId="77777777" w:rsidR="00454DC4" w:rsidRPr="00076485" w:rsidRDefault="00454DC4" w:rsidP="00454DC4">
      <w:pPr>
        <w:pStyle w:val="3GPPText"/>
        <w:numPr>
          <w:ilvl w:val="2"/>
          <w:numId w:val="15"/>
        </w:numPr>
        <w:rPr>
          <w:b/>
          <w:lang w:val="en-GB"/>
        </w:rPr>
      </w:pPr>
      <w:r w:rsidRPr="00076485">
        <w:rPr>
          <w:b/>
          <w:lang w:val="en-GB"/>
        </w:rPr>
        <w:t>PRS Transmission Mode 1 based on Predefined PRS Transmission Schedule (PTM1)</w:t>
      </w:r>
    </w:p>
    <w:p w14:paraId="56675532" w14:textId="77777777" w:rsidR="00454DC4" w:rsidRPr="00076485" w:rsidRDefault="00454DC4" w:rsidP="00454DC4">
      <w:pPr>
        <w:pStyle w:val="3GPPText"/>
        <w:numPr>
          <w:ilvl w:val="3"/>
          <w:numId w:val="15"/>
        </w:numPr>
        <w:rPr>
          <w:b/>
          <w:lang w:val="en-GB"/>
        </w:rPr>
      </w:pPr>
      <w:r w:rsidRPr="00076485">
        <w:rPr>
          <w:b/>
          <w:lang w:val="en-GB"/>
        </w:rPr>
        <w:t>PRS transmission pattern on a given PRS Resource is signalled to UE (i.e. pre-configured)</w:t>
      </w:r>
    </w:p>
    <w:p w14:paraId="553C41D8" w14:textId="77777777" w:rsidR="00454DC4" w:rsidRPr="00076485" w:rsidRDefault="00454DC4" w:rsidP="00454DC4">
      <w:pPr>
        <w:pStyle w:val="3GPPText"/>
        <w:numPr>
          <w:ilvl w:val="2"/>
          <w:numId w:val="15"/>
        </w:numPr>
        <w:rPr>
          <w:b/>
          <w:lang w:val="en-GB"/>
        </w:rPr>
      </w:pPr>
      <w:r w:rsidRPr="00076485">
        <w:rPr>
          <w:b/>
          <w:lang w:val="en-GB"/>
        </w:rPr>
        <w:t>PRS Transmission Mode 2 based on Pseudo-random PRS Transmission Schedule (PTM2)</w:t>
      </w:r>
    </w:p>
    <w:p w14:paraId="03B6DDC7" w14:textId="77777777" w:rsidR="00454DC4" w:rsidRPr="00076485" w:rsidRDefault="00454DC4" w:rsidP="00454DC4">
      <w:pPr>
        <w:pStyle w:val="3GPPText"/>
        <w:numPr>
          <w:ilvl w:val="3"/>
          <w:numId w:val="15"/>
        </w:numPr>
        <w:rPr>
          <w:b/>
          <w:lang w:val="en-GB"/>
        </w:rPr>
      </w:pPr>
      <w:r w:rsidRPr="00076485">
        <w:rPr>
          <w:b/>
          <w:lang w:val="en-GB"/>
        </w:rPr>
        <w:t>PRS transmission on a given PRS Resource is controlled probabilistically (i.e. according to (pre-) configured probability of PRS transmission P</w:t>
      </w:r>
      <w:r w:rsidRPr="00076485">
        <w:rPr>
          <w:b/>
          <w:vertAlign w:val="subscript"/>
          <w:lang w:val="en-GB"/>
        </w:rPr>
        <w:t>PRS</w:t>
      </w:r>
      <w:r w:rsidRPr="00076485">
        <w:rPr>
          <w:b/>
          <w:lang w:val="en-GB"/>
        </w:rPr>
        <w:t>_</w:t>
      </w:r>
      <w:r w:rsidRPr="00076485">
        <w:rPr>
          <w:b/>
          <w:vertAlign w:val="subscript"/>
          <w:lang w:val="en-GB"/>
        </w:rPr>
        <w:t>TX</w:t>
      </w:r>
      <w:r w:rsidRPr="00076485">
        <w:rPr>
          <w:b/>
          <w:lang w:val="en-GB"/>
        </w:rPr>
        <w:t>)</w:t>
      </w:r>
    </w:p>
    <w:p w14:paraId="1966DAC3" w14:textId="77777777" w:rsidR="00454DC4" w:rsidRDefault="00454DC4" w:rsidP="00454DC4">
      <w:pPr>
        <w:pStyle w:val="3GPPText"/>
        <w:numPr>
          <w:ilvl w:val="3"/>
          <w:numId w:val="15"/>
        </w:numPr>
        <w:rPr>
          <w:b/>
          <w:lang w:val="en-GB"/>
        </w:rPr>
      </w:pPr>
      <w:r w:rsidRPr="00076485">
        <w:rPr>
          <w:b/>
          <w:lang w:val="en-GB"/>
        </w:rPr>
        <w:t>Spa</w:t>
      </w:r>
      <w:r>
        <w:rPr>
          <w:b/>
          <w:lang w:val="en-GB"/>
        </w:rPr>
        <w:t>ce(beam)</w:t>
      </w:r>
      <w:r w:rsidRPr="00076485">
        <w:rPr>
          <w:b/>
          <w:lang w:val="en-GB"/>
        </w:rPr>
        <w:t>, time, frequency and code randomization techniques are applied for DL PRS transmission</w:t>
      </w:r>
      <w:r>
        <w:rPr>
          <w:b/>
          <w:lang w:val="en-GB"/>
        </w:rPr>
        <w:t xml:space="preserve"> on dedicated resources</w:t>
      </w:r>
    </w:p>
    <w:p w14:paraId="027A0244" w14:textId="77777777" w:rsidR="00454DC4" w:rsidRDefault="00454DC4" w:rsidP="00583D42">
      <w:pPr>
        <w:pStyle w:val="3GPPAgreements"/>
        <w:numPr>
          <w:ilvl w:val="0"/>
          <w:numId w:val="54"/>
        </w:numPr>
      </w:pPr>
    </w:p>
    <w:p w14:paraId="1DB5A5F9" w14:textId="77777777" w:rsidR="00454DC4" w:rsidRDefault="00454DC4" w:rsidP="00454DC4">
      <w:pPr>
        <w:pStyle w:val="3GPPText"/>
        <w:numPr>
          <w:ilvl w:val="1"/>
          <w:numId w:val="15"/>
        </w:numPr>
        <w:rPr>
          <w:b/>
          <w:lang w:val="en-GB"/>
        </w:rPr>
      </w:pPr>
      <w:r>
        <w:rPr>
          <w:b/>
          <w:lang w:val="en-GB"/>
        </w:rPr>
        <w:t xml:space="preserve">For the purpose of NR </w:t>
      </w:r>
      <w:r w:rsidRPr="00340330">
        <w:rPr>
          <w:b/>
          <w:lang w:val="en-GB"/>
        </w:rPr>
        <w:t xml:space="preserve">positioning, </w:t>
      </w:r>
      <w:r w:rsidRPr="003D0EBF">
        <w:rPr>
          <w:b/>
          <w:lang w:val="en-GB"/>
        </w:rPr>
        <w:t xml:space="preserve">increase number of symbols for </w:t>
      </w:r>
      <w:r w:rsidRPr="00340330">
        <w:rPr>
          <w:b/>
          <w:lang w:val="en-GB"/>
        </w:rPr>
        <w:t xml:space="preserve">UL </w:t>
      </w:r>
      <w:r w:rsidRPr="003D0EBF">
        <w:rPr>
          <w:b/>
          <w:lang w:val="en-GB"/>
        </w:rPr>
        <w:t>SRS</w:t>
      </w:r>
      <w:r w:rsidRPr="00340330">
        <w:rPr>
          <w:b/>
          <w:lang w:val="en-GB"/>
        </w:rPr>
        <w:t xml:space="preserve"> (PRS)</w:t>
      </w:r>
      <w:r w:rsidRPr="003D0EBF">
        <w:rPr>
          <w:b/>
          <w:lang w:val="en-GB"/>
        </w:rPr>
        <w:t xml:space="preserve"> </w:t>
      </w:r>
      <w:r w:rsidRPr="00340330">
        <w:rPr>
          <w:b/>
          <w:lang w:val="en-GB"/>
        </w:rPr>
        <w:t>transmission within single UL SRS (PRS) R</w:t>
      </w:r>
      <w:r w:rsidRPr="003D0EBF">
        <w:rPr>
          <w:b/>
          <w:lang w:val="en-GB"/>
        </w:rPr>
        <w:t>esource to 8</w:t>
      </w:r>
      <w:r w:rsidRPr="00340330">
        <w:rPr>
          <w:b/>
          <w:lang w:val="en-GB"/>
        </w:rPr>
        <w:t xml:space="preserve"> and 14.</w:t>
      </w:r>
    </w:p>
    <w:p w14:paraId="1EF325AA" w14:textId="77777777" w:rsidR="00454DC4" w:rsidRDefault="00454DC4" w:rsidP="00583D42">
      <w:pPr>
        <w:pStyle w:val="3GPPAgreements"/>
        <w:numPr>
          <w:ilvl w:val="0"/>
          <w:numId w:val="54"/>
        </w:numPr>
      </w:pPr>
    </w:p>
    <w:p w14:paraId="70F8B11D" w14:textId="77777777" w:rsidR="00454DC4" w:rsidRPr="003D0EBF" w:rsidRDefault="00454DC4" w:rsidP="00454DC4">
      <w:pPr>
        <w:pStyle w:val="3GPPText"/>
        <w:numPr>
          <w:ilvl w:val="1"/>
          <w:numId w:val="15"/>
        </w:numPr>
        <w:rPr>
          <w:b/>
          <w:lang w:val="en-GB"/>
        </w:rPr>
      </w:pPr>
      <w:r>
        <w:rPr>
          <w:b/>
          <w:lang w:val="en-GB"/>
        </w:rPr>
        <w:t xml:space="preserve">For the purpose of NR positioning, additionally support </w:t>
      </w:r>
      <w:r w:rsidRPr="003D0EBF">
        <w:rPr>
          <w:b/>
        </w:rPr>
        <w:t xml:space="preserve">comb-6 and comb-12 transmission </w:t>
      </w:r>
      <w:r>
        <w:rPr>
          <w:b/>
        </w:rPr>
        <w:t xml:space="preserve">patterns </w:t>
      </w:r>
      <w:r w:rsidRPr="003D0EBF">
        <w:rPr>
          <w:b/>
        </w:rPr>
        <w:t>for UL SRS</w:t>
      </w:r>
      <w:r>
        <w:rPr>
          <w:b/>
        </w:rPr>
        <w:t>(PRS) configuration</w:t>
      </w:r>
    </w:p>
    <w:p w14:paraId="05646AC4" w14:textId="77777777" w:rsidR="00454DC4" w:rsidRDefault="00454DC4" w:rsidP="00583D42">
      <w:pPr>
        <w:pStyle w:val="3GPPAgreements"/>
        <w:numPr>
          <w:ilvl w:val="0"/>
          <w:numId w:val="54"/>
        </w:numPr>
      </w:pPr>
    </w:p>
    <w:p w14:paraId="78609DAB" w14:textId="77777777" w:rsidR="00454DC4" w:rsidRDefault="00454DC4" w:rsidP="00454DC4">
      <w:pPr>
        <w:pStyle w:val="3GPPAgreements"/>
        <w:numPr>
          <w:ilvl w:val="1"/>
          <w:numId w:val="12"/>
        </w:numPr>
        <w:rPr>
          <w:b/>
        </w:rPr>
      </w:pPr>
      <w:r>
        <w:rPr>
          <w:b/>
        </w:rPr>
        <w:t>Further consider to introduce time and frequency domain code multiplexing for UL SRS (PRS) in order to increase the UE multiplexing capacity for NR positioning in UL</w:t>
      </w:r>
    </w:p>
    <w:p w14:paraId="359D35F6" w14:textId="17AAB8C4" w:rsidR="00001655" w:rsidRPr="00076485" w:rsidRDefault="00001655" w:rsidP="00084E6A">
      <w:pPr>
        <w:pStyle w:val="3GPPText"/>
      </w:pPr>
    </w:p>
    <w:p w14:paraId="4E03C841" w14:textId="0FBF1A44" w:rsidR="00084E6A" w:rsidRDefault="00084E6A" w:rsidP="00084E6A">
      <w:pPr>
        <w:pStyle w:val="Heading1"/>
      </w:pPr>
      <w:r>
        <w:t>References</w:t>
      </w:r>
    </w:p>
    <w:p w14:paraId="32FA7DF3" w14:textId="668B3DF0" w:rsidR="004D232A" w:rsidRPr="004D232A" w:rsidRDefault="00084E6A" w:rsidP="00033280">
      <w:pPr>
        <w:pStyle w:val="3GPPText"/>
        <w:numPr>
          <w:ilvl w:val="0"/>
          <w:numId w:val="11"/>
        </w:numPr>
        <w:ind w:left="0" w:firstLine="0"/>
      </w:pPr>
      <w:r>
        <w:t xml:space="preserve"> </w:t>
      </w:r>
      <w:bookmarkStart w:id="11" w:name="_Ref4149727"/>
      <w:r w:rsidR="004D232A" w:rsidRPr="004D232A">
        <w:t>RP-190752</w:t>
      </w:r>
      <w:r w:rsidR="00F743C6">
        <w:t>,</w:t>
      </w:r>
      <w:r w:rsidR="004D232A">
        <w:t xml:space="preserve"> “</w:t>
      </w:r>
      <w:r w:rsidR="004D232A" w:rsidRPr="004D232A">
        <w:t>New WID: NR Positioning Support</w:t>
      </w:r>
      <w:r w:rsidR="004D232A">
        <w:t xml:space="preserve">”, </w:t>
      </w:r>
      <w:r w:rsidR="004D232A" w:rsidRPr="004D232A">
        <w:t>Intel Corporation, Ericsson</w:t>
      </w:r>
      <w:bookmarkEnd w:id="11"/>
    </w:p>
    <w:p w14:paraId="426549FB" w14:textId="0EC0C846" w:rsidR="00744B51" w:rsidRDefault="00744B51" w:rsidP="00744B51">
      <w:pPr>
        <w:pStyle w:val="3GPPText"/>
        <w:numPr>
          <w:ilvl w:val="0"/>
          <w:numId w:val="11"/>
        </w:numPr>
        <w:ind w:left="0" w:firstLine="0"/>
      </w:pPr>
      <w:bookmarkStart w:id="12" w:name="_Ref4857496"/>
      <w:r w:rsidRPr="00744B51">
        <w:t>TS38.211, V15.4.0, “NR: Physical channels and modulation”</w:t>
      </w:r>
      <w:bookmarkEnd w:id="12"/>
    </w:p>
    <w:p w14:paraId="58A02FBE" w14:textId="7BE1E24E" w:rsidR="00084E6A" w:rsidRDefault="00661A00" w:rsidP="004F7F5E">
      <w:pPr>
        <w:pStyle w:val="3GPPText"/>
        <w:numPr>
          <w:ilvl w:val="0"/>
          <w:numId w:val="11"/>
        </w:numPr>
        <w:ind w:left="0" w:firstLine="0"/>
      </w:pPr>
      <w:r>
        <w:t xml:space="preserve"> </w:t>
      </w:r>
      <w:bookmarkStart w:id="13" w:name="_Ref4860105"/>
      <w:r w:rsidR="004F7F5E" w:rsidRPr="004F7F5E">
        <w:t>T. Kasami, “Weight distribution formula for some class of cyclic codes,” Coordinated Science Labo</w:t>
      </w:r>
      <w:r w:rsidR="004F7F5E">
        <w:t xml:space="preserve">ratory, </w:t>
      </w:r>
      <w:r w:rsidR="004F7F5E" w:rsidRPr="004F7F5E">
        <w:t>University of</w:t>
      </w:r>
      <w:r>
        <w:t xml:space="preserve"> I</w:t>
      </w:r>
      <w:r w:rsidRPr="004F7F5E">
        <w:t>llinois</w:t>
      </w:r>
      <w:r w:rsidR="004F7F5E" w:rsidRPr="004F7F5E">
        <w:t>, Urbana, Tech. Rep. R-285 (AD632574), 1966.</w:t>
      </w:r>
      <w:bookmarkEnd w:id="13"/>
    </w:p>
    <w:p w14:paraId="573DC3DA" w14:textId="77777777" w:rsidR="003A7104" w:rsidRPr="003A7104" w:rsidRDefault="00661A00" w:rsidP="003A7104">
      <w:pPr>
        <w:pStyle w:val="3GPPText"/>
        <w:numPr>
          <w:ilvl w:val="0"/>
          <w:numId w:val="11"/>
        </w:numPr>
        <w:ind w:left="0" w:firstLine="0"/>
      </w:pPr>
      <w:r>
        <w:t xml:space="preserve"> </w:t>
      </w:r>
      <w:bookmarkStart w:id="14" w:name="_Ref5098593"/>
      <w:r w:rsidR="003A7104" w:rsidRPr="003A7104">
        <w:t>R1-1904319, “Work plan for NR positioning work item”, Intel Corporation, Ericsson, Xi’an, China, April, 2019</w:t>
      </w:r>
      <w:bookmarkEnd w:id="14"/>
    </w:p>
    <w:p w14:paraId="538DE2A3" w14:textId="77777777" w:rsidR="003A7104" w:rsidRPr="003A7104" w:rsidRDefault="003A7104" w:rsidP="003A7104">
      <w:pPr>
        <w:pStyle w:val="3GPPText"/>
        <w:numPr>
          <w:ilvl w:val="0"/>
          <w:numId w:val="11"/>
        </w:numPr>
        <w:ind w:left="0" w:firstLine="0"/>
      </w:pPr>
      <w:r w:rsidRPr="003A7104">
        <w:t>R1-1904321, “UE and gNB measurements for NR positioning”, Intel Corporation, Xi’an, China, April, 2019</w:t>
      </w:r>
    </w:p>
    <w:p w14:paraId="053C65DA" w14:textId="77777777" w:rsidR="003A7104" w:rsidRPr="003A7104" w:rsidRDefault="003A7104" w:rsidP="003A7104">
      <w:pPr>
        <w:pStyle w:val="3GPPText"/>
        <w:numPr>
          <w:ilvl w:val="0"/>
          <w:numId w:val="11"/>
        </w:numPr>
        <w:ind w:left="0" w:firstLine="0"/>
      </w:pPr>
      <w:r w:rsidRPr="003A7104">
        <w:t>R1-1904322, “On radio-layer procedures for NR positioning”, Intel Corporation, Xi’an, China, April, 2019</w:t>
      </w:r>
    </w:p>
    <w:p w14:paraId="791C1F7A" w14:textId="77777777" w:rsidR="003A7104" w:rsidRPr="003A7104" w:rsidRDefault="003A7104" w:rsidP="003A7104">
      <w:pPr>
        <w:pStyle w:val="3GPPText"/>
        <w:numPr>
          <w:ilvl w:val="0"/>
          <w:numId w:val="11"/>
        </w:numPr>
        <w:ind w:left="0" w:firstLine="0"/>
      </w:pPr>
      <w:bookmarkStart w:id="15" w:name="_Ref5098607"/>
      <w:r w:rsidRPr="003A7104">
        <w:t>R1-1904323, “Association of NR positioning techniques, reference signals and measurements”, Intel Corporation, Xi’an, China, April, 2019</w:t>
      </w:r>
      <w:bookmarkEnd w:id="15"/>
    </w:p>
    <w:p w14:paraId="1E8E1840" w14:textId="23B3C718" w:rsidR="00084E6A" w:rsidRPr="00084E6A" w:rsidRDefault="00084E6A" w:rsidP="003A7104">
      <w:pPr>
        <w:pStyle w:val="3GPPText"/>
      </w:pPr>
    </w:p>
    <w:sectPr w:rsidR="00084E6A" w:rsidRPr="00084E6A" w:rsidSect="005D0A41">
      <w:headerReference w:type="even" r:id="rId37"/>
      <w:footerReference w:type="even" r:id="rId38"/>
      <w:footerReference w:type="default" r:id="rId3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FC08A" w14:textId="77777777" w:rsidR="00BB1D82" w:rsidRDefault="00BB1D82">
      <w:r>
        <w:separator/>
      </w:r>
    </w:p>
  </w:endnote>
  <w:endnote w:type="continuationSeparator" w:id="0">
    <w:p w14:paraId="17A18580" w14:textId="77777777" w:rsidR="00BB1D82" w:rsidRDefault="00BB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F06891" w:rsidRDefault="00F0689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F06891" w:rsidRDefault="00F0689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F06891" w:rsidRPr="00270202" w:rsidRDefault="00F0689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83D42">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83D42">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6D575" w14:textId="77777777" w:rsidR="00BB1D82" w:rsidRDefault="00BB1D82">
      <w:r>
        <w:separator/>
      </w:r>
    </w:p>
  </w:footnote>
  <w:footnote w:type="continuationSeparator" w:id="0">
    <w:p w14:paraId="721284AA" w14:textId="77777777" w:rsidR="00BB1D82" w:rsidRDefault="00BB1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F06891" w:rsidRDefault="00F068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119E7"/>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D01A13"/>
    <w:multiLevelType w:val="multilevel"/>
    <w:tmpl w:val="7A906378"/>
    <w:numStyleLink w:val="3GPPListofBullets"/>
  </w:abstractNum>
  <w:abstractNum w:abstractNumId="6"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307396"/>
    <w:multiLevelType w:val="hybridMultilevel"/>
    <w:tmpl w:val="24CAA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AF5DEE"/>
    <w:multiLevelType w:val="multilevel"/>
    <w:tmpl w:val="827E96AE"/>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ED0CF1"/>
    <w:multiLevelType w:val="hybridMultilevel"/>
    <w:tmpl w:val="CD84E6D0"/>
    <w:lvl w:ilvl="0" w:tplc="D11E1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6F0F9B"/>
    <w:multiLevelType w:val="multilevel"/>
    <w:tmpl w:val="B22E0BE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8733900"/>
    <w:multiLevelType w:val="multilevel"/>
    <w:tmpl w:val="7A906378"/>
    <w:numStyleLink w:val="3GPPListofBullets"/>
  </w:abstractNum>
  <w:abstractNum w:abstractNumId="14" w15:restartNumberingAfterBreak="0">
    <w:nsid w:val="19E23831"/>
    <w:multiLevelType w:val="multilevel"/>
    <w:tmpl w:val="BD922434"/>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E2E0B7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0521A7E"/>
    <w:multiLevelType w:val="multilevel"/>
    <w:tmpl w:val="017C4DB6"/>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05471BE"/>
    <w:multiLevelType w:val="hybridMultilevel"/>
    <w:tmpl w:val="DF903776"/>
    <w:lvl w:ilvl="0" w:tplc="14E01E62">
      <w:start w:val="1"/>
      <w:numFmt w:val="decimal"/>
      <w:lvlText w:val="[%1]"/>
      <w:lvlJc w:val="left"/>
      <w:pPr>
        <w:ind w:left="7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2B9779DE"/>
    <w:multiLevelType w:val="multilevel"/>
    <w:tmpl w:val="3D6A74F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C5A2ED9"/>
    <w:multiLevelType w:val="multilevel"/>
    <w:tmpl w:val="6DD04AA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8D2C41"/>
    <w:multiLevelType w:val="multilevel"/>
    <w:tmpl w:val="C6D8EF60"/>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DBA7391"/>
    <w:multiLevelType w:val="multilevel"/>
    <w:tmpl w:val="C1C4325C"/>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22D322B"/>
    <w:multiLevelType w:val="multilevel"/>
    <w:tmpl w:val="B914A90E"/>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2D606B2"/>
    <w:multiLevelType w:val="multilevel"/>
    <w:tmpl w:val="FB22CA7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7C1181E"/>
    <w:multiLevelType w:val="multilevel"/>
    <w:tmpl w:val="7A906378"/>
    <w:numStyleLink w:val="3GPPListofBullets"/>
  </w:abstractNum>
  <w:abstractNum w:abstractNumId="29" w15:restartNumberingAfterBreak="0">
    <w:nsid w:val="39787AC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E93409D"/>
    <w:multiLevelType w:val="multilevel"/>
    <w:tmpl w:val="06F89DD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49543B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C5F18F8"/>
    <w:multiLevelType w:val="multilevel"/>
    <w:tmpl w:val="53403F9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28D3261"/>
    <w:multiLevelType w:val="multilevel"/>
    <w:tmpl w:val="B8727EDA"/>
    <w:numStyleLink w:val="3GPPBullets"/>
  </w:abstractNum>
  <w:abstractNum w:abstractNumId="35" w15:restartNumberingAfterBreak="0">
    <w:nsid w:val="5726121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CAC7621"/>
    <w:multiLevelType w:val="multilevel"/>
    <w:tmpl w:val="6152218E"/>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F187817"/>
    <w:multiLevelType w:val="multilevel"/>
    <w:tmpl w:val="7A906378"/>
    <w:numStyleLink w:val="3GPPListofBullets"/>
  </w:abstractNum>
  <w:abstractNum w:abstractNumId="38" w15:restartNumberingAfterBreak="0">
    <w:nsid w:val="7513182F"/>
    <w:multiLevelType w:val="multilevel"/>
    <w:tmpl w:val="FDC045B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6557677"/>
    <w:multiLevelType w:val="multilevel"/>
    <w:tmpl w:val="0504B16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0"/>
  </w:num>
  <w:num w:numId="2">
    <w:abstractNumId w:val="3"/>
  </w:num>
  <w:num w:numId="3">
    <w:abstractNumId w:val="23"/>
  </w:num>
  <w:num w:numId="4">
    <w:abstractNumId w:val="24"/>
  </w:num>
  <w:num w:numId="5">
    <w:abstractNumId w:val="10"/>
  </w:num>
  <w:num w:numId="6">
    <w:abstractNumId w:val="4"/>
  </w:num>
  <w:num w:numId="7">
    <w:abstractNumId w:val="26"/>
  </w:num>
  <w:num w:numId="8">
    <w:abstractNumId w:val="31"/>
  </w:num>
  <w:num w:numId="9">
    <w:abstractNumId w:val="1"/>
  </w:num>
  <w:num w:numId="10">
    <w:abstractNumId w:val="9"/>
  </w:num>
  <w:num w:numId="11">
    <w:abstractNumId w:val="11"/>
  </w:num>
  <w:num w:numId="12">
    <w:abstractNumId w:val="37"/>
  </w:num>
  <w:num w:numId="13">
    <w:abstractNumId w:val="28"/>
  </w:num>
  <w:num w:numId="14">
    <w:abstractNumId w:val="34"/>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5">
    <w:abstractNumId w:val="13"/>
  </w:num>
  <w:num w:numId="16">
    <w:abstractNumId w:val="32"/>
  </w:num>
  <w:num w:numId="17">
    <w:abstractNumId w:val="15"/>
  </w:num>
  <w:num w:numId="18">
    <w:abstractNumId w:val="38"/>
  </w:num>
  <w:num w:numId="19">
    <w:abstractNumId w:val="27"/>
  </w:num>
  <w:num w:numId="20">
    <w:abstractNumId w:val="19"/>
  </w:num>
  <w:num w:numId="21">
    <w:abstractNumId w:val="34"/>
    <w:lvlOverride w:ilvl="0">
      <w:lvl w:ilvl="0">
        <w:start w:val="1"/>
        <w:numFmt w:val="decimal"/>
        <w:lvlText w:val="Observation %1:"/>
        <w:lvlJc w:val="left"/>
        <w:pPr>
          <w:ind w:left="1702"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7"/>
  </w:num>
  <w:num w:numId="23">
    <w:abstractNumId w:val="31"/>
  </w:num>
  <w:num w:numId="24">
    <w:abstractNumId w:val="31"/>
  </w:num>
  <w:num w:numId="25">
    <w:abstractNumId w:val="31"/>
  </w:num>
  <w:num w:numId="26">
    <w:abstractNumId w:val="3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1"/>
  </w:num>
  <w:num w:numId="41">
    <w:abstractNumId w:val="31"/>
  </w:num>
  <w:num w:numId="42">
    <w:abstractNumId w:val="31"/>
  </w:num>
  <w:num w:numId="43">
    <w:abstractNumId w:val="31"/>
  </w:num>
  <w:num w:numId="44">
    <w:abstractNumId w:val="31"/>
  </w:num>
  <w:num w:numId="45">
    <w:abstractNumId w:val="31"/>
  </w:num>
  <w:num w:numId="46">
    <w:abstractNumId w:val="31"/>
  </w:num>
  <w:num w:numId="47">
    <w:abstractNumId w:val="31"/>
  </w:num>
  <w:num w:numId="48">
    <w:abstractNumId w:val="2"/>
  </w:num>
  <w:num w:numId="49">
    <w:abstractNumId w:val="17"/>
  </w:num>
  <w:num w:numId="50">
    <w:abstractNumId w:val="29"/>
  </w:num>
  <w:num w:numId="51">
    <w:abstractNumId w:val="18"/>
  </w:num>
  <w:num w:numId="52">
    <w:abstractNumId w:val="30"/>
  </w:num>
  <w:num w:numId="53">
    <w:abstractNumId w:val="12"/>
  </w:num>
  <w:num w:numId="54">
    <w:abstractNumId w:val="39"/>
  </w:num>
  <w:num w:numId="55">
    <w:abstractNumId w:val="35"/>
  </w:num>
  <w:num w:numId="56">
    <w:abstractNumId w:val="25"/>
  </w:num>
  <w:num w:numId="57">
    <w:abstractNumId w:val="33"/>
  </w:num>
  <w:num w:numId="58">
    <w:abstractNumId w:val="22"/>
  </w:num>
  <w:num w:numId="59">
    <w:abstractNumId w:val="16"/>
  </w:num>
  <w:num w:numId="60">
    <w:abstractNumId w:val="14"/>
  </w:num>
  <w:num w:numId="61">
    <w:abstractNumId w:val="36"/>
  </w:num>
  <w:num w:numId="62">
    <w:abstractNumId w:val="8"/>
  </w:num>
  <w:num w:numId="63">
    <w:abstractNumId w:val="21"/>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655"/>
    <w:rsid w:val="00001814"/>
    <w:rsid w:val="00001FC3"/>
    <w:rsid w:val="00002375"/>
    <w:rsid w:val="00002459"/>
    <w:rsid w:val="00002793"/>
    <w:rsid w:val="00002B08"/>
    <w:rsid w:val="00002B79"/>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699"/>
    <w:rsid w:val="00023C29"/>
    <w:rsid w:val="000240F5"/>
    <w:rsid w:val="000242B0"/>
    <w:rsid w:val="00024E37"/>
    <w:rsid w:val="00024E57"/>
    <w:rsid w:val="0002506A"/>
    <w:rsid w:val="00025281"/>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87"/>
    <w:rsid w:val="000377E3"/>
    <w:rsid w:val="00037910"/>
    <w:rsid w:val="00037A21"/>
    <w:rsid w:val="00037DDF"/>
    <w:rsid w:val="000404F2"/>
    <w:rsid w:val="0004051E"/>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9D0"/>
    <w:rsid w:val="00044B33"/>
    <w:rsid w:val="00044EDF"/>
    <w:rsid w:val="00044FC4"/>
    <w:rsid w:val="00045095"/>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97"/>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EE"/>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1AE"/>
    <w:rsid w:val="000A02DC"/>
    <w:rsid w:val="000A0CA1"/>
    <w:rsid w:val="000A0E99"/>
    <w:rsid w:val="000A1AD3"/>
    <w:rsid w:val="000A1D49"/>
    <w:rsid w:val="000A2042"/>
    <w:rsid w:val="000A23B7"/>
    <w:rsid w:val="000A2CEF"/>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6BD9"/>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3B7"/>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AE"/>
    <w:rsid w:val="000F24C7"/>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3A9"/>
    <w:rsid w:val="00117703"/>
    <w:rsid w:val="00117957"/>
    <w:rsid w:val="00117B90"/>
    <w:rsid w:val="001203DB"/>
    <w:rsid w:val="0012079F"/>
    <w:rsid w:val="001207F3"/>
    <w:rsid w:val="00120BC4"/>
    <w:rsid w:val="00120FE7"/>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523"/>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978"/>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54"/>
    <w:rsid w:val="001B3B7B"/>
    <w:rsid w:val="001B412E"/>
    <w:rsid w:val="001B457D"/>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38"/>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43"/>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218"/>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9B1"/>
    <w:rsid w:val="002C0017"/>
    <w:rsid w:val="002C04C2"/>
    <w:rsid w:val="002C0818"/>
    <w:rsid w:val="002C08D3"/>
    <w:rsid w:val="002C0CEA"/>
    <w:rsid w:val="002C0D09"/>
    <w:rsid w:val="002C0DD0"/>
    <w:rsid w:val="002C0E0A"/>
    <w:rsid w:val="002C0E55"/>
    <w:rsid w:val="002C1C99"/>
    <w:rsid w:val="002C1DF1"/>
    <w:rsid w:val="002C203A"/>
    <w:rsid w:val="002C23D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DDE"/>
    <w:rsid w:val="002F1014"/>
    <w:rsid w:val="002F17A3"/>
    <w:rsid w:val="002F2508"/>
    <w:rsid w:val="002F29D2"/>
    <w:rsid w:val="002F2AE0"/>
    <w:rsid w:val="002F300D"/>
    <w:rsid w:val="002F3CC3"/>
    <w:rsid w:val="002F3D60"/>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330"/>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6EB"/>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C2F"/>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53E"/>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1E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39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E2"/>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823"/>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1B2B"/>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A7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DC4"/>
    <w:rsid w:val="00454F08"/>
    <w:rsid w:val="00455105"/>
    <w:rsid w:val="004559A8"/>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D0E"/>
    <w:rsid w:val="00467011"/>
    <w:rsid w:val="0046748D"/>
    <w:rsid w:val="00467838"/>
    <w:rsid w:val="004678ED"/>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DA0"/>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5EDB"/>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49B7"/>
    <w:rsid w:val="005651F7"/>
    <w:rsid w:val="00565239"/>
    <w:rsid w:val="005655BE"/>
    <w:rsid w:val="00565679"/>
    <w:rsid w:val="00565E28"/>
    <w:rsid w:val="00565F7D"/>
    <w:rsid w:val="00565FA5"/>
    <w:rsid w:val="0056613E"/>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D42"/>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004"/>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18B1"/>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5E4"/>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9E6"/>
    <w:rsid w:val="00660DAD"/>
    <w:rsid w:val="00660EDA"/>
    <w:rsid w:val="00661636"/>
    <w:rsid w:val="00661996"/>
    <w:rsid w:val="00661A00"/>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B56"/>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BDC"/>
    <w:rsid w:val="006E0E60"/>
    <w:rsid w:val="006E0ED0"/>
    <w:rsid w:val="006E11D4"/>
    <w:rsid w:val="006E13B5"/>
    <w:rsid w:val="006E176F"/>
    <w:rsid w:val="006E1BCE"/>
    <w:rsid w:val="006E2190"/>
    <w:rsid w:val="006E22CC"/>
    <w:rsid w:val="006E241A"/>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96A"/>
    <w:rsid w:val="00721AC9"/>
    <w:rsid w:val="00721E1D"/>
    <w:rsid w:val="00721EC2"/>
    <w:rsid w:val="00722A7A"/>
    <w:rsid w:val="00722B72"/>
    <w:rsid w:val="00722CBE"/>
    <w:rsid w:val="0072326D"/>
    <w:rsid w:val="00723701"/>
    <w:rsid w:val="00723C3B"/>
    <w:rsid w:val="00723C90"/>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ACB"/>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3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7A4"/>
    <w:rsid w:val="007B7832"/>
    <w:rsid w:val="007B79EE"/>
    <w:rsid w:val="007B7A3B"/>
    <w:rsid w:val="007B7DFC"/>
    <w:rsid w:val="007C0160"/>
    <w:rsid w:val="007C020C"/>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476"/>
    <w:rsid w:val="007E4305"/>
    <w:rsid w:val="007E4760"/>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093"/>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3E97"/>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587"/>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5EE"/>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CF1"/>
    <w:rsid w:val="00930305"/>
    <w:rsid w:val="0093063D"/>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4C3"/>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1C"/>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798"/>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635"/>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76B"/>
    <w:rsid w:val="009E1AE7"/>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60"/>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1B0"/>
    <w:rsid w:val="00A23459"/>
    <w:rsid w:val="00A2349B"/>
    <w:rsid w:val="00A2361D"/>
    <w:rsid w:val="00A23730"/>
    <w:rsid w:val="00A23921"/>
    <w:rsid w:val="00A2394B"/>
    <w:rsid w:val="00A23AB0"/>
    <w:rsid w:val="00A23CCE"/>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AA0"/>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B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0EB4"/>
    <w:rsid w:val="00AB0EEF"/>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1DA"/>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32"/>
    <w:rsid w:val="00AE1597"/>
    <w:rsid w:val="00AE183B"/>
    <w:rsid w:val="00AE1C80"/>
    <w:rsid w:val="00AE1F9D"/>
    <w:rsid w:val="00AE2205"/>
    <w:rsid w:val="00AE232B"/>
    <w:rsid w:val="00AE27C8"/>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D82"/>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371"/>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4AF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3E3D"/>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9EA"/>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54F7"/>
    <w:rsid w:val="00BC59BD"/>
    <w:rsid w:val="00BC5C92"/>
    <w:rsid w:val="00BC5CE2"/>
    <w:rsid w:val="00BC5F3E"/>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AEA"/>
    <w:rsid w:val="00BF6C19"/>
    <w:rsid w:val="00BF6D85"/>
    <w:rsid w:val="00BF6F8F"/>
    <w:rsid w:val="00BF6FBF"/>
    <w:rsid w:val="00BF70A1"/>
    <w:rsid w:val="00BF70F8"/>
    <w:rsid w:val="00BF7219"/>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99C"/>
    <w:rsid w:val="00C22A73"/>
    <w:rsid w:val="00C22BA7"/>
    <w:rsid w:val="00C22BB4"/>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2E0B"/>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1C"/>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3BDF"/>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2EC"/>
    <w:rsid w:val="00D165EE"/>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17"/>
    <w:rsid w:val="00D45838"/>
    <w:rsid w:val="00D45994"/>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B8D"/>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6FF"/>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6F8B"/>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774"/>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3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625"/>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65B"/>
    <w:rsid w:val="00E578B2"/>
    <w:rsid w:val="00E6000E"/>
    <w:rsid w:val="00E60241"/>
    <w:rsid w:val="00E6029F"/>
    <w:rsid w:val="00E602C9"/>
    <w:rsid w:val="00E60369"/>
    <w:rsid w:val="00E60464"/>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0D2E"/>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43D0"/>
    <w:rsid w:val="00F044CA"/>
    <w:rsid w:val="00F04551"/>
    <w:rsid w:val="00F04887"/>
    <w:rsid w:val="00F04D51"/>
    <w:rsid w:val="00F04F3E"/>
    <w:rsid w:val="00F0522E"/>
    <w:rsid w:val="00F058CE"/>
    <w:rsid w:val="00F05EE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64"/>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2F1"/>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0F4046"/>
    <w:pPr>
      <w:keepNext w:val="0"/>
      <w:keepLines w:val="0"/>
      <w:widowControl w:val="0"/>
      <w:numPr>
        <w:numId w:val="27"/>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0F4046"/>
    <w:pPr>
      <w:numPr>
        <w:ilvl w:val="1"/>
      </w:numPr>
      <w:outlineLvl w:val="2"/>
    </w:pPr>
  </w:style>
  <w:style w:type="paragraph" w:customStyle="1" w:styleId="IDFHeading4">
    <w:name w:val="IDF Heading 4"/>
    <w:basedOn w:val="IDFHeading3"/>
    <w:qFormat/>
    <w:rsid w:val="000F4046"/>
    <w:pPr>
      <w:numPr>
        <w:ilvl w:val="2"/>
      </w:numPr>
      <w:shd w:val="clear" w:color="auto" w:fill="auto"/>
      <w:tabs>
        <w:tab w:val="num" w:pos="360"/>
      </w:tabs>
      <w:ind w:left="360" w:hanging="360"/>
      <w:outlineLvl w:val="3"/>
    </w:pPr>
  </w:style>
  <w:style w:type="character" w:customStyle="1" w:styleId="N1Char">
    <w:name w:val="N1 Char"/>
    <w:basedOn w:val="DefaultParagraphFont"/>
    <w:link w:val="N1"/>
    <w:locked/>
    <w:rsid w:val="00744B51"/>
    <w:rPr>
      <w:rFonts w:ascii="MS Mincho" w:eastAsiaTheme="minorEastAsia" w:cstheme="minorHAnsi"/>
      <w:lang w:eastAsia="ko-KR" w:bidi="hi-IN"/>
    </w:rPr>
  </w:style>
  <w:style w:type="paragraph" w:customStyle="1" w:styleId="N1">
    <w:name w:val="N1"/>
    <w:basedOn w:val="Normal"/>
    <w:link w:val="N1Char"/>
    <w:qFormat/>
    <w:rsid w:val="00744B51"/>
    <w:pPr>
      <w:overflowPunct/>
      <w:autoSpaceDE/>
      <w:autoSpaceDN/>
      <w:adjustRightInd/>
      <w:spacing w:after="0"/>
      <w:ind w:left="634"/>
      <w:textAlignment w:val="auto"/>
    </w:pPr>
    <w:rPr>
      <w:rFonts w:ascii="MS Mincho" w:eastAsiaTheme="minorEastAsia" w:hAnsi="CG Times (WN)"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0295196">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677778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35461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52960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5424914">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11.emf"/><Relationship Id="rId39"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package" Target="embeddings/Microsoft_Visio_Drawing5.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10.emf"/><Relationship Id="rId33" Type="http://schemas.openxmlformats.org/officeDocument/2006/relationships/image" Target="media/image16.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image" Target="media/image14.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emf"/><Relationship Id="rId32" Type="http://schemas.openxmlformats.org/officeDocument/2006/relationships/package" Target="embeddings/Microsoft_Visio_Drawing4.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image" Target="media/image18.e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package" Target="embeddings/Microsoft_Visio_Drawing3.vsdx"/><Relationship Id="rId35"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8815996-A91E-4169-9340-A3DBECA7B276}">
  <ds:schemaRefs>
    <ds:schemaRef ds:uri="http://schemas.openxmlformats.org/officeDocument/2006/bibliography"/>
  </ds:schemaRefs>
</ds:datastoreItem>
</file>

<file path=customXml/itemProps6.xml><?xml version="1.0" encoding="utf-8"?>
<ds:datastoreItem xmlns:ds="http://schemas.openxmlformats.org/officeDocument/2006/customXml" ds:itemID="{C09717F8-A59A-47BC-B4F0-EEEB2D803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14</Pages>
  <Words>3970</Words>
  <Characters>22632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26549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9</cp:revision>
  <cp:lastPrinted>2016-05-08T07:33:00Z</cp:lastPrinted>
  <dcterms:created xsi:type="dcterms:W3CDTF">2019-04-02T08:57:00Z</dcterms:created>
  <dcterms:modified xsi:type="dcterms:W3CDTF">2019-04-02T23:54:00Z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dc378fde-2042-4cbf-9bc7-5dbb57fdd610</vt:lpwstr>
  </property>
  <property fmtid="{D5CDD505-2E9C-101B-9397-08002B2CF9AE}" pid="6" name="CTP_TimeStamp">
    <vt:lpwstr>2019-04-02 13:38:12Z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